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2463B2" w14:textId="2FDDE72D" w:rsidR="00583741" w:rsidRDefault="00583741" w:rsidP="00583741">
      <w:pPr>
        <w:overflowPunct w:val="0"/>
        <w:autoSpaceDE w:val="0"/>
        <w:autoSpaceDN w:val="0"/>
        <w:adjustRightInd w:val="0"/>
        <w:jc w:val="right"/>
      </w:pPr>
      <w:r>
        <w:t>Projektas</w:t>
      </w:r>
    </w:p>
    <w:p w14:paraId="28427D99" w14:textId="04DC7941" w:rsidR="00AB417D" w:rsidRDefault="00AB417D" w:rsidP="00624B22">
      <w:pPr>
        <w:overflowPunct w:val="0"/>
        <w:autoSpaceDE w:val="0"/>
        <w:autoSpaceDN w:val="0"/>
        <w:adjustRightInd w:val="0"/>
        <w:jc w:val="center"/>
      </w:pPr>
      <w:r>
        <w:rPr>
          <w:noProof/>
          <w:lang w:val="en-US"/>
        </w:rPr>
        <w:drawing>
          <wp:inline distT="0" distB="0" distL="0" distR="0" wp14:anchorId="6E7211B2" wp14:editId="291DC231">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390454DC" w14:textId="77777777" w:rsidR="00AB417D" w:rsidRDefault="00AB417D" w:rsidP="00624B22">
      <w:pPr>
        <w:overflowPunct w:val="0"/>
        <w:autoSpaceDE w:val="0"/>
        <w:autoSpaceDN w:val="0"/>
        <w:adjustRightInd w:val="0"/>
        <w:jc w:val="center"/>
        <w:rPr>
          <w:b/>
          <w:szCs w:val="20"/>
        </w:rPr>
      </w:pPr>
      <w:r>
        <w:rPr>
          <w:b/>
        </w:rPr>
        <w:t>ANYKŠČIŲ RAJONO SAVIVALDYBĖS</w:t>
      </w:r>
    </w:p>
    <w:p w14:paraId="76385010" w14:textId="77777777" w:rsidR="00AB417D" w:rsidRDefault="00AB417D" w:rsidP="00624B22">
      <w:pPr>
        <w:overflowPunct w:val="0"/>
        <w:autoSpaceDE w:val="0"/>
        <w:autoSpaceDN w:val="0"/>
        <w:adjustRightInd w:val="0"/>
        <w:jc w:val="center"/>
        <w:rPr>
          <w:b/>
        </w:rPr>
      </w:pPr>
      <w:r>
        <w:rPr>
          <w:b/>
        </w:rPr>
        <w:t>TARYBA</w:t>
      </w:r>
    </w:p>
    <w:p w14:paraId="69647557" w14:textId="77777777" w:rsidR="00AB417D" w:rsidRDefault="00AB417D" w:rsidP="00624B22">
      <w:pPr>
        <w:overflowPunct w:val="0"/>
        <w:autoSpaceDE w:val="0"/>
        <w:autoSpaceDN w:val="0"/>
        <w:adjustRightInd w:val="0"/>
        <w:jc w:val="center"/>
        <w:rPr>
          <w:b/>
          <w:szCs w:val="20"/>
        </w:rPr>
      </w:pPr>
    </w:p>
    <w:p w14:paraId="4DF66A70" w14:textId="77777777" w:rsidR="00AB417D" w:rsidRDefault="00B776C4" w:rsidP="00624B22">
      <w:pPr>
        <w:overflowPunct w:val="0"/>
        <w:autoSpaceDE w:val="0"/>
        <w:autoSpaceDN w:val="0"/>
        <w:adjustRightInd w:val="0"/>
        <w:jc w:val="center"/>
        <w:rPr>
          <w:b/>
        </w:rPr>
      </w:pPr>
      <w:r>
        <w:rPr>
          <w:b/>
        </w:rPr>
        <w:t>SPRENDIMAS</w:t>
      </w:r>
    </w:p>
    <w:p w14:paraId="1580ABA3" w14:textId="51D7A41D" w:rsidR="00AB417D" w:rsidRDefault="00F45458" w:rsidP="00624B22">
      <w:pPr>
        <w:overflowPunct w:val="0"/>
        <w:autoSpaceDE w:val="0"/>
        <w:autoSpaceDN w:val="0"/>
        <w:adjustRightInd w:val="0"/>
        <w:jc w:val="center"/>
        <w:rPr>
          <w:b/>
          <w:szCs w:val="20"/>
        </w:rPr>
      </w:pPr>
      <w:r>
        <w:rPr>
          <w:b/>
          <w:caps/>
        </w:rPr>
        <w:t>DĖL</w:t>
      </w:r>
      <w:r w:rsidR="0022733C">
        <w:rPr>
          <w:b/>
          <w:caps/>
        </w:rPr>
        <w:t xml:space="preserve"> valstybei nuosavybės teise priklausančio </w:t>
      </w:r>
      <w:r>
        <w:rPr>
          <w:b/>
          <w:caps/>
        </w:rPr>
        <w:t>TURTO</w:t>
      </w:r>
      <w:r w:rsidR="0022733C">
        <w:rPr>
          <w:b/>
          <w:caps/>
        </w:rPr>
        <w:t xml:space="preserve"> pripažinimo netinkamu (negalimu) naudoti ir</w:t>
      </w:r>
      <w:r>
        <w:rPr>
          <w:b/>
          <w:caps/>
        </w:rPr>
        <w:t xml:space="preserve"> NURAŠYMO</w:t>
      </w:r>
    </w:p>
    <w:p w14:paraId="0445520E" w14:textId="77777777" w:rsidR="00AB417D" w:rsidRDefault="00AB417D" w:rsidP="00624B22">
      <w:pPr>
        <w:overflowPunct w:val="0"/>
        <w:autoSpaceDE w:val="0"/>
        <w:autoSpaceDN w:val="0"/>
        <w:adjustRightInd w:val="0"/>
        <w:jc w:val="center"/>
        <w:rPr>
          <w:szCs w:val="20"/>
        </w:rPr>
      </w:pPr>
    </w:p>
    <w:p w14:paraId="726986C9" w14:textId="107C2AAD" w:rsidR="00AB417D" w:rsidRPr="00A91762" w:rsidRDefault="00FA1172" w:rsidP="00624B22">
      <w:pPr>
        <w:overflowPunct w:val="0"/>
        <w:autoSpaceDE w:val="0"/>
        <w:autoSpaceDN w:val="0"/>
        <w:adjustRightInd w:val="0"/>
        <w:jc w:val="center"/>
      </w:pPr>
      <w:fldSimple w:instr=" FILLIN &quot;data&quot; \* MERGEFORMAT ">
        <w:r w:rsidRPr="00555950">
          <w:t>202</w:t>
        </w:r>
        <w:r w:rsidR="00583741" w:rsidRPr="00555950">
          <w:t>5</w:t>
        </w:r>
        <w:r w:rsidR="00AB417D" w:rsidRPr="00555950">
          <w:t xml:space="preserve"> m. </w:t>
        </w:r>
        <w:r w:rsidR="00555950" w:rsidRPr="00555950">
          <w:t xml:space="preserve">spalio 30 </w:t>
        </w:r>
        <w:r w:rsidR="00AB417D" w:rsidRPr="00555950">
          <w:t>d.</w:t>
        </w:r>
      </w:fldSimple>
      <w:r w:rsidR="00AB417D" w:rsidRPr="00555950">
        <w:t xml:space="preserve"> </w:t>
      </w:r>
      <w:r w:rsidR="00AB417D">
        <w:t>Nr. 1-T</w:t>
      </w:r>
      <w:r w:rsidR="00737F04">
        <w:t>-</w:t>
      </w:r>
      <w:r w:rsidR="009152AB">
        <w:t>331</w:t>
      </w:r>
      <w:r w:rsidR="00AB417D">
        <w:fldChar w:fldCharType="begin"/>
      </w:r>
      <w:r w:rsidR="00AB417D">
        <w:instrText xml:space="preserve"> FILLIN "indeksas" \* MERGEFORMAT </w:instrText>
      </w:r>
      <w:r w:rsidR="00AB417D">
        <w:fldChar w:fldCharType="end"/>
      </w:r>
    </w:p>
    <w:p w14:paraId="5564CF35" w14:textId="77777777" w:rsidR="00AB417D" w:rsidRDefault="00AB417D" w:rsidP="00624B22">
      <w:pPr>
        <w:overflowPunct w:val="0"/>
        <w:autoSpaceDE w:val="0"/>
        <w:autoSpaceDN w:val="0"/>
        <w:adjustRightInd w:val="0"/>
        <w:jc w:val="center"/>
        <w:rPr>
          <w:b/>
          <w:szCs w:val="20"/>
        </w:rPr>
      </w:pPr>
      <w:r>
        <w:t>Anykščiai</w:t>
      </w:r>
    </w:p>
    <w:p w14:paraId="176E01FE" w14:textId="77777777" w:rsidR="00AB417D" w:rsidRDefault="00AB417D" w:rsidP="00624B22">
      <w:pPr>
        <w:pStyle w:val="Pagrindinistekstas"/>
        <w:jc w:val="center"/>
        <w:rPr>
          <w:bCs w:val="0"/>
        </w:rPr>
      </w:pPr>
    </w:p>
    <w:p w14:paraId="724F29AA" w14:textId="39413EF5" w:rsidR="00DB0D89" w:rsidRPr="00EC164F" w:rsidRDefault="00AB417D" w:rsidP="00737F04">
      <w:pPr>
        <w:spacing w:line="360" w:lineRule="auto"/>
        <w:ind w:firstLine="720"/>
        <w:jc w:val="both"/>
      </w:pPr>
      <w:r>
        <w:t>Vadovaudamasi Lietuvos Respublikos vietos savivaldos įs</w:t>
      </w:r>
      <w:r w:rsidR="00D8298E">
        <w:t>tatymo 1</w:t>
      </w:r>
      <w:r w:rsidR="002D518F">
        <w:t>5</w:t>
      </w:r>
      <w:r w:rsidR="00D8298E">
        <w:t xml:space="preserve"> straipsnio 2 dalies</w:t>
      </w:r>
      <w:r w:rsidR="0022733C">
        <w:t xml:space="preserve"> 2</w:t>
      </w:r>
      <w:r w:rsidR="002D518F">
        <w:t>0</w:t>
      </w:r>
      <w:r w:rsidR="001033DD">
        <w:t xml:space="preserve"> </w:t>
      </w:r>
      <w:r w:rsidR="00A71A77">
        <w:t>punktu</w:t>
      </w:r>
      <w:r w:rsidR="002D518F">
        <w:t>, 16 straipsnio 1 dalimi</w:t>
      </w:r>
      <w:r>
        <w:t>, Lietuvos Respublikos valstybės ir savivaldybių turto valdymo, naudojimo ir disponavimo juo įstatymo</w:t>
      </w:r>
      <w:r w:rsidR="00E201F8">
        <w:t xml:space="preserve"> 26 straipsnio 1 dalies 1, 2 ir 4 punktais, </w:t>
      </w:r>
      <w:r w:rsidR="00B01B3B">
        <w:t>4 dalimi,</w:t>
      </w:r>
      <w:r>
        <w:t xml:space="preserve"> </w:t>
      </w:r>
      <w:r w:rsidR="00BB171B">
        <w:t>27 straipsnio</w:t>
      </w:r>
      <w:r w:rsidR="00193214">
        <w:t xml:space="preserve"> </w:t>
      </w:r>
      <w:r>
        <w:t>2 dalimi,</w:t>
      </w:r>
      <w:r w:rsidR="00B01B3B">
        <w:t xml:space="preserve"> Lietuvos Respublikos Vyriausybės 2001 m. spalio 19 d. nutarimo Nr. 1250 „Dėl pripažinto nereikalingu arba netinkamu (negalimu) naudoti valstybės ir savivaldybių turto nurašymo, išardymo ir likvidavimo tvarkos aprašo patvirtinimo“, 3 punktu, </w:t>
      </w:r>
      <w:r>
        <w:t>Pripažinto nereikalingu arba netinkamu (negalimu) naudoti valstybės ir savivaldybių turto nurašymo, išardymo ir likvidavimo tvarkos aprašo, patvirtinto Lietuvos Respublikos Vyriausybės 2001 m. s</w:t>
      </w:r>
      <w:r w:rsidR="00E22152">
        <w:t>palio 19 d. nutarimu Nr. 1250 „</w:t>
      </w:r>
      <w:r>
        <w:t>Dėl pripažinto nereikalingu arba netinkamu (negalimu) naudoti valstybės ir savivaldybių turto nurašymo, išardymo ir likvidavimo tvarkos aprašo patvirtinimo“,</w:t>
      </w:r>
      <w:r w:rsidR="00E201F8">
        <w:t xml:space="preserve"> </w:t>
      </w:r>
      <w:r w:rsidR="00B01B3B">
        <w:t>7.1, 7.3, 8.1, 8.2</w:t>
      </w:r>
      <w:r w:rsidR="005D1601">
        <w:t xml:space="preserve"> </w:t>
      </w:r>
      <w:r w:rsidR="00B01B3B">
        <w:t>ir 12.2</w:t>
      </w:r>
      <w:r w:rsidR="00360A48">
        <w:t xml:space="preserve"> papunkčiais</w:t>
      </w:r>
      <w:r w:rsidR="00F45458">
        <w:t xml:space="preserve"> </w:t>
      </w:r>
      <w:r>
        <w:t>bei</w:t>
      </w:r>
      <w:r w:rsidR="001347A6">
        <w:t xml:space="preserve"> atsižvelgdama</w:t>
      </w:r>
      <w:r w:rsidR="00FE08B1">
        <w:t xml:space="preserve"> į</w:t>
      </w:r>
      <w:r w:rsidR="00FA1172">
        <w:t xml:space="preserve"> </w:t>
      </w:r>
      <w:r w:rsidR="002D518F">
        <w:t>Priešgaisrinės apsaugos ir gelbėjimo departamento prie vidaus reikalų ministerijos</w:t>
      </w:r>
      <w:r w:rsidR="00FA1172">
        <w:t xml:space="preserve"> 202</w:t>
      </w:r>
      <w:r w:rsidR="002D518F">
        <w:t>5</w:t>
      </w:r>
      <w:r w:rsidR="00FA1172">
        <w:t xml:space="preserve"> m. </w:t>
      </w:r>
      <w:r w:rsidR="002D518F">
        <w:t xml:space="preserve">balandžio 16 </w:t>
      </w:r>
      <w:r w:rsidR="00FA1172">
        <w:t xml:space="preserve">d. sutikimą Nr. </w:t>
      </w:r>
      <w:r w:rsidR="002D518F">
        <w:t>9.4-946/2025(6.2 E)</w:t>
      </w:r>
      <w:r w:rsidR="00FA1172">
        <w:t xml:space="preserve"> „Dėl </w:t>
      </w:r>
      <w:r w:rsidR="002D518F">
        <w:t xml:space="preserve">turto nurašymo“, </w:t>
      </w:r>
      <w:r w:rsidR="00F45458">
        <w:t xml:space="preserve">Anykščių </w:t>
      </w:r>
      <w:r w:rsidR="00902E9A">
        <w:t>rajono savivaldybės</w:t>
      </w:r>
      <w:r w:rsidR="006E294E">
        <w:t xml:space="preserve"> </w:t>
      </w:r>
      <w:r w:rsidR="00806D41">
        <w:t xml:space="preserve">tarybos </w:t>
      </w:r>
      <w:r w:rsidR="00806D41" w:rsidRPr="00555950">
        <w:t>202</w:t>
      </w:r>
      <w:r w:rsidR="00555950" w:rsidRPr="00555950">
        <w:t>5</w:t>
      </w:r>
      <w:r w:rsidR="00806D41" w:rsidRPr="00555950">
        <w:t xml:space="preserve"> m. </w:t>
      </w:r>
      <w:r w:rsidR="00555950" w:rsidRPr="00555950">
        <w:t>liepos</w:t>
      </w:r>
      <w:r w:rsidR="00806D41" w:rsidRPr="00555950">
        <w:t xml:space="preserve"> </w:t>
      </w:r>
      <w:r w:rsidR="00555950" w:rsidRPr="00555950">
        <w:t>31</w:t>
      </w:r>
      <w:r w:rsidR="00806D41" w:rsidRPr="00555950">
        <w:t xml:space="preserve"> d. sprendimu </w:t>
      </w:r>
      <w:bookmarkStart w:id="0" w:name="n_0"/>
      <w:bookmarkStart w:id="1" w:name="_Hlk210161361"/>
      <w:r w:rsidR="00624B22" w:rsidRPr="00555950">
        <w:t>Nr. 1-TS-</w:t>
      </w:r>
      <w:r w:rsidR="00555950" w:rsidRPr="00555950">
        <w:t>264</w:t>
      </w:r>
      <w:r w:rsidR="00624B22" w:rsidRPr="00555950">
        <w:t xml:space="preserve"> </w:t>
      </w:r>
      <w:bookmarkEnd w:id="0"/>
      <w:r w:rsidR="00806D41" w:rsidRPr="00555950">
        <w:t xml:space="preserve">„Dėl </w:t>
      </w:r>
      <w:r w:rsidR="00806D41">
        <w:t>Savivaldybės patikėjimo teise valdomo valstybės</w:t>
      </w:r>
      <w:r w:rsidR="00901C20">
        <w:t xml:space="preserve"> turto pripažinimo nereikalingu</w:t>
      </w:r>
      <w:r w:rsidR="00806D41">
        <w:t xml:space="preserve"> arba netinkamu (</w:t>
      </w:r>
      <w:r w:rsidR="00806D41" w:rsidRPr="00EC164F">
        <w:t xml:space="preserve">negalimu) naudoti, jo tolesnio panaudojimo arba nurašymo komisijos sudarymo“ </w:t>
      </w:r>
      <w:bookmarkEnd w:id="1"/>
      <w:r w:rsidR="00806D41" w:rsidRPr="00EC164F">
        <w:t>sud</w:t>
      </w:r>
      <w:r w:rsidR="00BB20E0" w:rsidRPr="00EC164F">
        <w:t xml:space="preserve">arytos </w:t>
      </w:r>
      <w:r w:rsidR="00BB20E0" w:rsidRPr="0055596E">
        <w:t>komisijos</w:t>
      </w:r>
      <w:r w:rsidR="00B82400" w:rsidRPr="0055596E">
        <w:t xml:space="preserve"> 202</w:t>
      </w:r>
      <w:r w:rsidR="009805F2" w:rsidRPr="0055596E">
        <w:t>5</w:t>
      </w:r>
      <w:r w:rsidR="00B82400" w:rsidRPr="0055596E">
        <w:t xml:space="preserve"> m. </w:t>
      </w:r>
      <w:r w:rsidR="00555950" w:rsidRPr="0055596E">
        <w:t>spalio 1</w:t>
      </w:r>
      <w:r w:rsidR="00B82400" w:rsidRPr="0055596E">
        <w:t xml:space="preserve"> d. pasiūlym</w:t>
      </w:r>
      <w:r w:rsidR="009805F2" w:rsidRPr="0055596E">
        <w:t xml:space="preserve">ą </w:t>
      </w:r>
      <w:r w:rsidR="00643CF4" w:rsidRPr="0055596E">
        <w:t>Nr. 2</w:t>
      </w:r>
      <w:r w:rsidR="009805F2" w:rsidRPr="0055596E">
        <w:t>5</w:t>
      </w:r>
      <w:r w:rsidR="00643CF4" w:rsidRPr="0055596E">
        <w:t>-</w:t>
      </w:r>
      <w:r w:rsidR="00555950" w:rsidRPr="0055596E">
        <w:t>37</w:t>
      </w:r>
      <w:r w:rsidR="00CE2014" w:rsidRPr="0055596E">
        <w:t>,</w:t>
      </w:r>
      <w:r w:rsidR="007B7C23" w:rsidRPr="0055596E">
        <w:t xml:space="preserve"> </w:t>
      </w:r>
      <w:r w:rsidRPr="00EC164F">
        <w:t>Anykščių rajono savivaldybės taryba</w:t>
      </w:r>
      <w:r w:rsidR="007D7D07" w:rsidRPr="00EC164F">
        <w:t xml:space="preserve"> </w:t>
      </w:r>
      <w:r w:rsidR="00DB0D89" w:rsidRPr="00EC164F">
        <w:t>n</w:t>
      </w:r>
      <w:r w:rsidRPr="00EC164F">
        <w:t xml:space="preserve"> u s p r e n d ž i </w:t>
      </w:r>
      <w:r w:rsidR="008A2FEF" w:rsidRPr="00EC164F">
        <w:t>a</w:t>
      </w:r>
      <w:r w:rsidR="00DB0D89" w:rsidRPr="00EC164F">
        <w:t>:</w:t>
      </w:r>
    </w:p>
    <w:p w14:paraId="61FE4808" w14:textId="39EDA835" w:rsidR="00FA1172" w:rsidRDefault="00806D41" w:rsidP="00737F04">
      <w:pPr>
        <w:spacing w:line="360" w:lineRule="auto"/>
        <w:ind w:firstLine="720"/>
        <w:jc w:val="both"/>
      </w:pPr>
      <w:r>
        <w:t>1.</w:t>
      </w:r>
      <w:r w:rsidR="00B97265">
        <w:t xml:space="preserve"> </w:t>
      </w:r>
      <w:r>
        <w:t xml:space="preserve">Pripažinti </w:t>
      </w:r>
      <w:r w:rsidR="00337264">
        <w:t>netinkamu (negalimu) naudoti valstybei nuosavybės teise p</w:t>
      </w:r>
      <w:r w:rsidR="00062D80">
        <w:t>riklausantį</w:t>
      </w:r>
      <w:r w:rsidR="00337264">
        <w:t xml:space="preserve"> Anykščių rajono savivaldybės patikėjimo teise valdomą</w:t>
      </w:r>
      <w:r w:rsidR="00FA1172">
        <w:t>:</w:t>
      </w:r>
      <w:r w:rsidR="007C578C">
        <w:t xml:space="preserve"> </w:t>
      </w:r>
    </w:p>
    <w:p w14:paraId="731E3CAF" w14:textId="1CBDE414" w:rsidR="00806D41" w:rsidRDefault="00FA1172" w:rsidP="00737F04">
      <w:pPr>
        <w:spacing w:line="360" w:lineRule="auto"/>
        <w:ind w:firstLine="720"/>
        <w:jc w:val="both"/>
      </w:pPr>
      <w:r>
        <w:t>1.1.</w:t>
      </w:r>
      <w:r w:rsidR="002D518F">
        <w:t xml:space="preserve"> </w:t>
      </w:r>
      <w:r w:rsidR="007C578C">
        <w:t>ilgalaikį materialųjį</w:t>
      </w:r>
      <w:r w:rsidR="00337264">
        <w:t xml:space="preserve"> turtą (</w:t>
      </w:r>
      <w:r>
        <w:t>1</w:t>
      </w:r>
      <w:r w:rsidR="003232B1">
        <w:t xml:space="preserve"> </w:t>
      </w:r>
      <w:r>
        <w:t>priedas);</w:t>
      </w:r>
    </w:p>
    <w:p w14:paraId="4425D240" w14:textId="2A064F89" w:rsidR="00787ADF" w:rsidRPr="00555950" w:rsidRDefault="00787ADF" w:rsidP="00737F04">
      <w:pPr>
        <w:spacing w:line="360" w:lineRule="auto"/>
        <w:ind w:firstLine="720"/>
        <w:jc w:val="both"/>
      </w:pPr>
      <w:r>
        <w:t>1.</w:t>
      </w:r>
      <w:r w:rsidR="002D518F">
        <w:t>2</w:t>
      </w:r>
      <w:r>
        <w:t xml:space="preserve">. </w:t>
      </w:r>
      <w:r w:rsidRPr="00555950">
        <w:t>trumpalaikį materialųjį turtą (</w:t>
      </w:r>
      <w:r w:rsidR="002D518F" w:rsidRPr="00555950">
        <w:t>2</w:t>
      </w:r>
      <w:r w:rsidRPr="00555950">
        <w:t xml:space="preserve"> priedas).</w:t>
      </w:r>
    </w:p>
    <w:p w14:paraId="79FFB0D2" w14:textId="64A72215" w:rsidR="00337264" w:rsidRPr="00555950" w:rsidRDefault="00337264" w:rsidP="00737F04">
      <w:pPr>
        <w:spacing w:line="360" w:lineRule="auto"/>
        <w:ind w:firstLine="720"/>
        <w:jc w:val="both"/>
      </w:pPr>
      <w:r w:rsidRPr="00555950">
        <w:t>2.</w:t>
      </w:r>
      <w:r w:rsidR="00B97265" w:rsidRPr="00555950">
        <w:t xml:space="preserve"> </w:t>
      </w:r>
      <w:r w:rsidRPr="00555950">
        <w:t xml:space="preserve">Nurašyti </w:t>
      </w:r>
      <w:r w:rsidR="00384610" w:rsidRPr="00555950">
        <w:t xml:space="preserve">ir likviduoti </w:t>
      </w:r>
      <w:r w:rsidRPr="00555950">
        <w:t>šio sprendimo pried</w:t>
      </w:r>
      <w:r w:rsidR="002D518F" w:rsidRPr="00555950">
        <w:t>uose</w:t>
      </w:r>
      <w:r w:rsidRPr="00555950">
        <w:t xml:space="preserve"> nurodytą turtą.</w:t>
      </w:r>
    </w:p>
    <w:p w14:paraId="612F64BE" w14:textId="1001CAA2" w:rsidR="00FE00A3" w:rsidRDefault="00337264" w:rsidP="00737F04">
      <w:pPr>
        <w:spacing w:line="360" w:lineRule="auto"/>
        <w:ind w:firstLine="720"/>
        <w:jc w:val="both"/>
      </w:pPr>
      <w:r w:rsidRPr="00555950">
        <w:t xml:space="preserve">3. </w:t>
      </w:r>
      <w:r w:rsidR="009805F2" w:rsidRPr="00555950">
        <w:t xml:space="preserve">Pavesti Anykščių rajono savivaldybės administracijos direktoriui organizuoti turto nurašymą </w:t>
      </w:r>
      <w:r w:rsidR="00384610" w:rsidRPr="00555950">
        <w:t xml:space="preserve">ir likvidavimą </w:t>
      </w:r>
      <w:r w:rsidR="009805F2" w:rsidRPr="009805F2">
        <w:t xml:space="preserve">teisės aktų nustatyta tvarka. </w:t>
      </w:r>
    </w:p>
    <w:p w14:paraId="7238C1FC" w14:textId="7A6B6A4B" w:rsidR="00F6222D" w:rsidRDefault="00B60FB3" w:rsidP="00737F04">
      <w:pPr>
        <w:spacing w:line="360" w:lineRule="auto"/>
        <w:ind w:firstLine="720"/>
        <w:jc w:val="both"/>
      </w:pPr>
      <w:r w:rsidRPr="00BA7FD1">
        <w:t xml:space="preserve">Šis </w:t>
      </w:r>
      <w:r>
        <w:t>sprendimas</w:t>
      </w:r>
      <w:r w:rsidRPr="00BA7FD1">
        <w:t xml:space="preserve"> per vieną mėnesį gali būti skundžiamas Anykščių rajono savivaldybės </w:t>
      </w:r>
      <w:r>
        <w:t>tarybai (J. Biliūno g. 23, 29111</w:t>
      </w:r>
      <w:r w:rsidRPr="00BA7FD1">
        <w:t xml:space="preserve"> Anykščiai) Lietuvos Respublikos viešojo administravimo įstatymo nustatyta </w:t>
      </w:r>
      <w:r w:rsidRPr="00BA7FD1">
        <w:lastRenderedPageBreak/>
        <w:t>tvarka arba Lietuvos</w:t>
      </w:r>
      <w:r w:rsidRPr="009B1102">
        <w:t xml:space="preserve">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w:t>
      </w:r>
      <w:r w:rsidRPr="00BA7FD1">
        <w:t>Respublikos administracinių bylų teisenos įstatymo nustatyta tvarka.</w:t>
      </w:r>
    </w:p>
    <w:p w14:paraId="0676CF25" w14:textId="77777777" w:rsidR="00F6222D" w:rsidRDefault="00F6222D" w:rsidP="00F6222D">
      <w:pPr>
        <w:spacing w:line="360" w:lineRule="auto"/>
        <w:jc w:val="both"/>
      </w:pPr>
    </w:p>
    <w:p w14:paraId="11315D40" w14:textId="77777777" w:rsidR="009805F2" w:rsidRDefault="009805F2" w:rsidP="00F6222D">
      <w:pPr>
        <w:spacing w:line="360" w:lineRule="auto"/>
        <w:jc w:val="both"/>
      </w:pPr>
    </w:p>
    <w:p w14:paraId="16F575D1" w14:textId="4CFF59EE" w:rsidR="004254BE" w:rsidRDefault="00624B22" w:rsidP="00624B22">
      <w:pPr>
        <w:tabs>
          <w:tab w:val="right" w:pos="9638"/>
        </w:tabs>
        <w:spacing w:line="360" w:lineRule="auto"/>
      </w:pPr>
      <w:r>
        <w:t>Mer</w:t>
      </w:r>
      <w:r w:rsidR="009805F2">
        <w:t>as</w:t>
      </w:r>
      <w:r>
        <w:tab/>
      </w:r>
      <w:r w:rsidR="009805F2">
        <w:t>Kęstutis Tubis</w:t>
      </w:r>
    </w:p>
    <w:p w14:paraId="1AC81E19" w14:textId="7B7E825C" w:rsidR="00737F04" w:rsidRDefault="00737F04">
      <w:pPr>
        <w:spacing w:after="200"/>
      </w:pPr>
      <w:r>
        <w:br w:type="page"/>
      </w:r>
    </w:p>
    <w:p w14:paraId="05D43709" w14:textId="493A54E8" w:rsidR="00066D6F" w:rsidRDefault="00066D6F" w:rsidP="00737F04">
      <w:pPr>
        <w:ind w:left="5103"/>
      </w:pPr>
      <w:r>
        <w:lastRenderedPageBreak/>
        <w:t>Anykščių rajono savivaldybės tarybos</w:t>
      </w:r>
    </w:p>
    <w:p w14:paraId="39500187" w14:textId="69A15631" w:rsidR="00066D6F" w:rsidRPr="00555950" w:rsidRDefault="00643CF4" w:rsidP="00737F04">
      <w:pPr>
        <w:ind w:left="5103"/>
      </w:pPr>
      <w:r>
        <w:t>202</w:t>
      </w:r>
      <w:r w:rsidR="009805F2">
        <w:t>5 m</w:t>
      </w:r>
      <w:r w:rsidR="009805F2" w:rsidRPr="009455C0">
        <w:rPr>
          <w:color w:val="EE0000"/>
        </w:rPr>
        <w:t xml:space="preserve">. </w:t>
      </w:r>
      <w:r w:rsidR="00555950" w:rsidRPr="00555950">
        <w:t>spalio</w:t>
      </w:r>
      <w:r w:rsidR="009805F2" w:rsidRPr="00555950">
        <w:t xml:space="preserve"> </w:t>
      </w:r>
      <w:r w:rsidR="00555950" w:rsidRPr="00555950">
        <w:t xml:space="preserve">30 </w:t>
      </w:r>
      <w:r w:rsidR="007D7D07" w:rsidRPr="00555950">
        <w:t>d. sprendimo Nr. 1-T</w:t>
      </w:r>
      <w:r w:rsidR="009805F2" w:rsidRPr="00555950">
        <w:t>-</w:t>
      </w:r>
      <w:r w:rsidR="009152AB">
        <w:t>331</w:t>
      </w:r>
    </w:p>
    <w:p w14:paraId="4D5766CB" w14:textId="730FD060" w:rsidR="00066D6F" w:rsidRPr="00555950" w:rsidRDefault="00643CF4" w:rsidP="00737F04">
      <w:pPr>
        <w:ind w:left="5103"/>
      </w:pPr>
      <w:r w:rsidRPr="00555950">
        <w:t xml:space="preserve">1 </w:t>
      </w:r>
      <w:r w:rsidR="00436C07" w:rsidRPr="00555950">
        <w:t>p</w:t>
      </w:r>
      <w:r w:rsidR="00066D6F" w:rsidRPr="00555950">
        <w:t>riedas</w:t>
      </w:r>
    </w:p>
    <w:p w14:paraId="2D0F4FEA" w14:textId="77777777" w:rsidR="00066D6F" w:rsidRDefault="00066D6F" w:rsidP="00066D6F">
      <w:pPr>
        <w:rPr>
          <w:b/>
        </w:rPr>
      </w:pPr>
    </w:p>
    <w:p w14:paraId="3F799980" w14:textId="77777777" w:rsidR="00066D6F" w:rsidRDefault="00B97265" w:rsidP="00066D6F">
      <w:pPr>
        <w:ind w:left="360"/>
        <w:jc w:val="center"/>
      </w:pPr>
      <w:r>
        <w:t xml:space="preserve">VALSTYBEI </w:t>
      </w:r>
      <w:r w:rsidR="00066D6F">
        <w:t>NUOSAVYBĖS</w:t>
      </w:r>
      <w:r w:rsidR="00066D6F" w:rsidRPr="00963CA3">
        <w:t xml:space="preserve"> TEISE PRIKLAUSANČIO</w:t>
      </w:r>
      <w:r w:rsidR="00066D6F">
        <w:t xml:space="preserve"> ANYKŠČIŲ</w:t>
      </w:r>
      <w:r w:rsidR="000270EE">
        <w:t xml:space="preserve"> </w:t>
      </w:r>
      <w:r w:rsidR="008120F5">
        <w:t>RAJ</w:t>
      </w:r>
      <w:r w:rsidR="00ED2288">
        <w:t>ON</w:t>
      </w:r>
      <w:r>
        <w:t>O SAVIVALDYBĖS</w:t>
      </w:r>
      <w:r w:rsidR="00066D6F" w:rsidRPr="00963CA3">
        <w:t xml:space="preserve"> PATIKĖJIMO TEISE VALDOMO</w:t>
      </w:r>
      <w:r w:rsidR="005E2728">
        <w:t>,</w:t>
      </w:r>
      <w:r w:rsidR="007C578C">
        <w:t xml:space="preserve"> ILGALAIKIO MATERIALIOJO</w:t>
      </w:r>
      <w:r>
        <w:t xml:space="preserve"> </w:t>
      </w:r>
      <w:r w:rsidR="00066D6F" w:rsidRPr="00963CA3">
        <w:t xml:space="preserve">TURTO SĄRAŠAS </w:t>
      </w:r>
    </w:p>
    <w:p w14:paraId="3702A701" w14:textId="77777777" w:rsidR="0026790A" w:rsidRPr="00963CA3" w:rsidRDefault="0026790A" w:rsidP="000E3294">
      <w:pPr>
        <w:ind w:left="360"/>
        <w:jc w:val="center"/>
      </w:pPr>
    </w:p>
    <w:tbl>
      <w:tblPr>
        <w:tblStyle w:val="Lentelstinklelis"/>
        <w:tblW w:w="5000" w:type="pct"/>
        <w:tblLook w:val="04A0" w:firstRow="1" w:lastRow="0" w:firstColumn="1" w:lastColumn="0" w:noHBand="0" w:noVBand="1"/>
      </w:tblPr>
      <w:tblGrid>
        <w:gridCol w:w="544"/>
        <w:gridCol w:w="1430"/>
        <w:gridCol w:w="980"/>
        <w:gridCol w:w="1190"/>
        <w:gridCol w:w="789"/>
        <w:gridCol w:w="1026"/>
        <w:gridCol w:w="1208"/>
        <w:gridCol w:w="926"/>
        <w:gridCol w:w="1536"/>
      </w:tblGrid>
      <w:tr w:rsidR="009455C0" w14:paraId="4FF7DE5B" w14:textId="3C241364" w:rsidTr="004E4E2B">
        <w:trPr>
          <w:trHeight w:val="654"/>
        </w:trPr>
        <w:tc>
          <w:tcPr>
            <w:tcW w:w="287" w:type="pct"/>
            <w:tcBorders>
              <w:top w:val="single" w:sz="4" w:space="0" w:color="auto"/>
              <w:left w:val="single" w:sz="4" w:space="0" w:color="auto"/>
              <w:bottom w:val="single" w:sz="4" w:space="0" w:color="auto"/>
              <w:right w:val="single" w:sz="4" w:space="0" w:color="auto"/>
            </w:tcBorders>
            <w:hideMark/>
          </w:tcPr>
          <w:p w14:paraId="7BCDB397" w14:textId="77777777" w:rsidR="009455C0" w:rsidRDefault="009455C0" w:rsidP="000E3294">
            <w:pPr>
              <w:ind w:hanging="12"/>
              <w:jc w:val="center"/>
            </w:pPr>
            <w:r>
              <w:t>Eil.</w:t>
            </w:r>
          </w:p>
          <w:p w14:paraId="1D6FAD15" w14:textId="77777777" w:rsidR="009455C0" w:rsidRDefault="009455C0" w:rsidP="000E3294">
            <w:pPr>
              <w:jc w:val="center"/>
            </w:pPr>
            <w:r>
              <w:t>Nr.</w:t>
            </w:r>
          </w:p>
        </w:tc>
        <w:tc>
          <w:tcPr>
            <w:tcW w:w="725" w:type="pct"/>
            <w:tcBorders>
              <w:top w:val="single" w:sz="4" w:space="0" w:color="auto"/>
              <w:left w:val="single" w:sz="4" w:space="0" w:color="auto"/>
              <w:bottom w:val="single" w:sz="4" w:space="0" w:color="auto"/>
              <w:right w:val="single" w:sz="4" w:space="0" w:color="auto"/>
            </w:tcBorders>
            <w:hideMark/>
          </w:tcPr>
          <w:p w14:paraId="604FB09B" w14:textId="77777777" w:rsidR="009455C0" w:rsidRDefault="009455C0" w:rsidP="000E3294">
            <w:pPr>
              <w:ind w:right="-113"/>
            </w:pPr>
            <w:r>
              <w:t>Turto pavadinimas</w:t>
            </w:r>
          </w:p>
        </w:tc>
        <w:tc>
          <w:tcPr>
            <w:tcW w:w="507" w:type="pct"/>
            <w:tcBorders>
              <w:top w:val="single" w:sz="4" w:space="0" w:color="auto"/>
              <w:left w:val="single" w:sz="4" w:space="0" w:color="auto"/>
              <w:bottom w:val="single" w:sz="4" w:space="0" w:color="auto"/>
              <w:right w:val="single" w:sz="4" w:space="0" w:color="auto"/>
            </w:tcBorders>
            <w:hideMark/>
          </w:tcPr>
          <w:p w14:paraId="6C370A11" w14:textId="77777777" w:rsidR="009455C0" w:rsidRDefault="009455C0" w:rsidP="000E3294">
            <w:pPr>
              <w:ind w:right="-109" w:hanging="103"/>
              <w:jc w:val="center"/>
            </w:pPr>
            <w:r>
              <w:t>Įsigijimo metai</w:t>
            </w:r>
          </w:p>
        </w:tc>
        <w:tc>
          <w:tcPr>
            <w:tcW w:w="580" w:type="pct"/>
            <w:tcBorders>
              <w:top w:val="single" w:sz="4" w:space="0" w:color="auto"/>
              <w:left w:val="single" w:sz="4" w:space="0" w:color="auto"/>
              <w:bottom w:val="single" w:sz="4" w:space="0" w:color="auto"/>
              <w:right w:val="single" w:sz="4" w:space="0" w:color="auto"/>
            </w:tcBorders>
            <w:hideMark/>
          </w:tcPr>
          <w:p w14:paraId="168A0D43" w14:textId="77777777" w:rsidR="009455C0" w:rsidRDefault="009455C0" w:rsidP="000E3294">
            <w:pPr>
              <w:jc w:val="center"/>
            </w:pPr>
            <w:r>
              <w:t>Eilės Nr.</w:t>
            </w:r>
          </w:p>
          <w:p w14:paraId="492B8A26" w14:textId="77777777" w:rsidR="009455C0" w:rsidRDefault="009455C0" w:rsidP="000E3294">
            <w:pPr>
              <w:ind w:right="-104"/>
              <w:jc w:val="center"/>
            </w:pPr>
            <w:r>
              <w:t>apskaitoje</w:t>
            </w:r>
          </w:p>
        </w:tc>
        <w:tc>
          <w:tcPr>
            <w:tcW w:w="363" w:type="pct"/>
            <w:tcBorders>
              <w:top w:val="single" w:sz="4" w:space="0" w:color="auto"/>
              <w:left w:val="single" w:sz="4" w:space="0" w:color="auto"/>
              <w:bottom w:val="single" w:sz="4" w:space="0" w:color="auto"/>
              <w:right w:val="single" w:sz="4" w:space="0" w:color="auto"/>
            </w:tcBorders>
            <w:hideMark/>
          </w:tcPr>
          <w:p w14:paraId="265FA03C" w14:textId="31F52299" w:rsidR="009455C0" w:rsidRDefault="009455C0" w:rsidP="000E3294">
            <w:pPr>
              <w:ind w:right="-112" w:hanging="114"/>
              <w:jc w:val="center"/>
            </w:pPr>
            <w:r>
              <w:t>Kiekis, vnt.</w:t>
            </w:r>
          </w:p>
        </w:tc>
        <w:tc>
          <w:tcPr>
            <w:tcW w:w="580" w:type="pct"/>
            <w:tcBorders>
              <w:top w:val="single" w:sz="4" w:space="0" w:color="auto"/>
              <w:left w:val="single" w:sz="4" w:space="0" w:color="auto"/>
              <w:bottom w:val="single" w:sz="4" w:space="0" w:color="auto"/>
              <w:right w:val="single" w:sz="4" w:space="0" w:color="auto"/>
            </w:tcBorders>
            <w:hideMark/>
          </w:tcPr>
          <w:p w14:paraId="3D92DBC3" w14:textId="77777777" w:rsidR="009455C0" w:rsidRDefault="009455C0" w:rsidP="000E3294">
            <w:pPr>
              <w:ind w:hanging="104"/>
              <w:jc w:val="center"/>
            </w:pPr>
            <w:r>
              <w:t>Įsigijimo kaina, Eur</w:t>
            </w:r>
          </w:p>
        </w:tc>
        <w:tc>
          <w:tcPr>
            <w:tcW w:w="653" w:type="pct"/>
            <w:tcBorders>
              <w:top w:val="single" w:sz="4" w:space="0" w:color="auto"/>
              <w:left w:val="single" w:sz="4" w:space="0" w:color="auto"/>
              <w:bottom w:val="single" w:sz="4" w:space="0" w:color="auto"/>
              <w:right w:val="single" w:sz="4" w:space="0" w:color="auto"/>
            </w:tcBorders>
            <w:hideMark/>
          </w:tcPr>
          <w:p w14:paraId="0E3BF056" w14:textId="433FC8DC" w:rsidR="009455C0" w:rsidRDefault="009455C0" w:rsidP="000E3294">
            <w:pPr>
              <w:ind w:right="-249" w:hanging="196"/>
              <w:jc w:val="center"/>
            </w:pPr>
            <w:r>
              <w:t>Nusidė</w:t>
            </w:r>
            <w:r w:rsidR="000E3294">
              <w:t>-</w:t>
            </w:r>
            <w:r>
              <w:t>vėjimas,</w:t>
            </w:r>
          </w:p>
          <w:p w14:paraId="4605A9FF" w14:textId="6208FF6D" w:rsidR="009455C0" w:rsidRDefault="009455C0" w:rsidP="000E3294">
            <w:pPr>
              <w:ind w:right="-249" w:hanging="196"/>
              <w:jc w:val="center"/>
            </w:pPr>
            <w:r>
              <w:t xml:space="preserve"> Eur</w:t>
            </w:r>
          </w:p>
        </w:tc>
        <w:tc>
          <w:tcPr>
            <w:tcW w:w="507" w:type="pct"/>
            <w:tcBorders>
              <w:top w:val="single" w:sz="4" w:space="0" w:color="auto"/>
              <w:left w:val="single" w:sz="4" w:space="0" w:color="auto"/>
              <w:bottom w:val="single" w:sz="4" w:space="0" w:color="auto"/>
              <w:right w:val="single" w:sz="4" w:space="0" w:color="auto"/>
            </w:tcBorders>
            <w:hideMark/>
          </w:tcPr>
          <w:p w14:paraId="62577387" w14:textId="10626EB1" w:rsidR="009455C0" w:rsidRDefault="009455C0" w:rsidP="000E3294">
            <w:pPr>
              <w:ind w:right="-119" w:hanging="107"/>
              <w:jc w:val="center"/>
            </w:pPr>
            <w:r>
              <w:t>Likutinė vertė, Eur</w:t>
            </w:r>
          </w:p>
        </w:tc>
        <w:tc>
          <w:tcPr>
            <w:tcW w:w="797" w:type="pct"/>
            <w:tcBorders>
              <w:top w:val="single" w:sz="4" w:space="0" w:color="auto"/>
              <w:left w:val="single" w:sz="4" w:space="0" w:color="auto"/>
              <w:bottom w:val="single" w:sz="4" w:space="0" w:color="auto"/>
              <w:right w:val="single" w:sz="4" w:space="0" w:color="auto"/>
            </w:tcBorders>
          </w:tcPr>
          <w:p w14:paraId="4F08AFD4" w14:textId="4E096311" w:rsidR="009455C0" w:rsidRDefault="000E3294" w:rsidP="000E3294">
            <w:pPr>
              <w:ind w:right="-119"/>
              <w:jc w:val="center"/>
            </w:pPr>
            <w:r w:rsidRPr="000E3294">
              <w:t>Priežastys, dėl kurių turtas pripažįstamas netinkamu (negalimu) naudoti</w:t>
            </w:r>
          </w:p>
        </w:tc>
      </w:tr>
      <w:tr w:rsidR="009455C0" w14:paraId="500FD509" w14:textId="1B4E4351" w:rsidTr="004E4E2B">
        <w:trPr>
          <w:trHeight w:val="326"/>
        </w:trPr>
        <w:tc>
          <w:tcPr>
            <w:tcW w:w="287" w:type="pct"/>
            <w:tcBorders>
              <w:top w:val="single" w:sz="4" w:space="0" w:color="auto"/>
              <w:left w:val="single" w:sz="4" w:space="0" w:color="auto"/>
              <w:bottom w:val="single" w:sz="4" w:space="0" w:color="auto"/>
              <w:right w:val="single" w:sz="4" w:space="0" w:color="auto"/>
            </w:tcBorders>
          </w:tcPr>
          <w:p w14:paraId="17DC09F5" w14:textId="28BF5519" w:rsidR="009455C0" w:rsidRDefault="009455C0" w:rsidP="000E3294">
            <w:r>
              <w:t>1.</w:t>
            </w:r>
          </w:p>
        </w:tc>
        <w:tc>
          <w:tcPr>
            <w:tcW w:w="725" w:type="pct"/>
            <w:tcBorders>
              <w:top w:val="single" w:sz="4" w:space="0" w:color="auto"/>
              <w:left w:val="single" w:sz="4" w:space="0" w:color="auto"/>
              <w:bottom w:val="single" w:sz="4" w:space="0" w:color="auto"/>
              <w:right w:val="single" w:sz="4" w:space="0" w:color="auto"/>
            </w:tcBorders>
          </w:tcPr>
          <w:p w14:paraId="6F76B7B8" w14:textId="68BCD8D5" w:rsidR="009455C0" w:rsidRDefault="009455C0" w:rsidP="000E3294">
            <w:r w:rsidRPr="00961DCD">
              <w:t>Katilas DOR 32D</w:t>
            </w:r>
          </w:p>
        </w:tc>
        <w:tc>
          <w:tcPr>
            <w:tcW w:w="507" w:type="pct"/>
            <w:tcBorders>
              <w:top w:val="single" w:sz="4" w:space="0" w:color="auto"/>
              <w:left w:val="single" w:sz="4" w:space="0" w:color="auto"/>
              <w:bottom w:val="single" w:sz="4" w:space="0" w:color="auto"/>
              <w:right w:val="single" w:sz="4" w:space="0" w:color="auto"/>
            </w:tcBorders>
          </w:tcPr>
          <w:p w14:paraId="38730521" w14:textId="7863012E" w:rsidR="009455C0" w:rsidRDefault="009455C0" w:rsidP="000E3294">
            <w:pPr>
              <w:jc w:val="right"/>
            </w:pPr>
            <w:r>
              <w:t>2009</w:t>
            </w:r>
          </w:p>
        </w:tc>
        <w:tc>
          <w:tcPr>
            <w:tcW w:w="580" w:type="pct"/>
            <w:tcBorders>
              <w:top w:val="single" w:sz="4" w:space="0" w:color="auto"/>
              <w:left w:val="single" w:sz="4" w:space="0" w:color="auto"/>
              <w:bottom w:val="single" w:sz="4" w:space="0" w:color="auto"/>
              <w:right w:val="single" w:sz="4" w:space="0" w:color="auto"/>
            </w:tcBorders>
          </w:tcPr>
          <w:p w14:paraId="2F98A36C" w14:textId="66063A25" w:rsidR="009455C0" w:rsidRDefault="009455C0" w:rsidP="000E3294">
            <w:pPr>
              <w:jc w:val="right"/>
            </w:pPr>
            <w:r w:rsidRPr="00F3263C">
              <w:t>007843</w:t>
            </w:r>
          </w:p>
        </w:tc>
        <w:tc>
          <w:tcPr>
            <w:tcW w:w="363" w:type="pct"/>
            <w:tcBorders>
              <w:top w:val="single" w:sz="4" w:space="0" w:color="auto"/>
              <w:left w:val="single" w:sz="4" w:space="0" w:color="auto"/>
              <w:bottom w:val="single" w:sz="4" w:space="0" w:color="auto"/>
              <w:right w:val="single" w:sz="4" w:space="0" w:color="auto"/>
            </w:tcBorders>
          </w:tcPr>
          <w:p w14:paraId="0DC2374F" w14:textId="2E27229F" w:rsidR="009455C0" w:rsidRDefault="009455C0" w:rsidP="000E3294">
            <w:pPr>
              <w:jc w:val="right"/>
            </w:pPr>
            <w:r>
              <w:t>1</w:t>
            </w:r>
          </w:p>
        </w:tc>
        <w:tc>
          <w:tcPr>
            <w:tcW w:w="580" w:type="pct"/>
            <w:tcBorders>
              <w:top w:val="single" w:sz="4" w:space="0" w:color="auto"/>
              <w:left w:val="single" w:sz="4" w:space="0" w:color="auto"/>
              <w:bottom w:val="single" w:sz="4" w:space="0" w:color="auto"/>
              <w:right w:val="single" w:sz="4" w:space="0" w:color="auto"/>
            </w:tcBorders>
          </w:tcPr>
          <w:p w14:paraId="6ED099B4" w14:textId="12CF7721" w:rsidR="009455C0" w:rsidRDefault="009455C0" w:rsidP="000E3294">
            <w:pPr>
              <w:jc w:val="right"/>
            </w:pPr>
            <w:r w:rsidRPr="00961DCD">
              <w:t>637,45</w:t>
            </w:r>
          </w:p>
        </w:tc>
        <w:tc>
          <w:tcPr>
            <w:tcW w:w="653" w:type="pct"/>
            <w:tcBorders>
              <w:top w:val="single" w:sz="4" w:space="0" w:color="auto"/>
              <w:left w:val="single" w:sz="4" w:space="0" w:color="auto"/>
              <w:bottom w:val="single" w:sz="4" w:space="0" w:color="auto"/>
              <w:right w:val="single" w:sz="4" w:space="0" w:color="auto"/>
            </w:tcBorders>
          </w:tcPr>
          <w:p w14:paraId="53A57D95" w14:textId="73A7BB26" w:rsidR="009455C0" w:rsidRDefault="009455C0" w:rsidP="000E3294">
            <w:pPr>
              <w:jc w:val="right"/>
            </w:pPr>
            <w:r w:rsidRPr="0008747E">
              <w:t>637,45</w:t>
            </w:r>
          </w:p>
        </w:tc>
        <w:tc>
          <w:tcPr>
            <w:tcW w:w="507" w:type="pct"/>
            <w:tcBorders>
              <w:top w:val="single" w:sz="4" w:space="0" w:color="auto"/>
              <w:left w:val="single" w:sz="4" w:space="0" w:color="auto"/>
              <w:bottom w:val="single" w:sz="4" w:space="0" w:color="auto"/>
              <w:right w:val="single" w:sz="4" w:space="0" w:color="auto"/>
            </w:tcBorders>
          </w:tcPr>
          <w:p w14:paraId="0ECFAC40" w14:textId="14AFCE7D" w:rsidR="009455C0" w:rsidRDefault="009455C0" w:rsidP="000E3294">
            <w:pPr>
              <w:jc w:val="right"/>
            </w:pPr>
            <w:r w:rsidRPr="00961DCD">
              <w:t>0,00</w:t>
            </w:r>
          </w:p>
        </w:tc>
        <w:tc>
          <w:tcPr>
            <w:tcW w:w="797" w:type="pct"/>
            <w:tcBorders>
              <w:top w:val="single" w:sz="4" w:space="0" w:color="auto"/>
              <w:left w:val="single" w:sz="4" w:space="0" w:color="auto"/>
              <w:bottom w:val="single" w:sz="4" w:space="0" w:color="auto"/>
              <w:right w:val="single" w:sz="4" w:space="0" w:color="auto"/>
            </w:tcBorders>
          </w:tcPr>
          <w:p w14:paraId="24793219" w14:textId="6AE997FE" w:rsidR="009455C0" w:rsidRPr="00961DCD" w:rsidRDefault="000E3294" w:rsidP="000E3294">
            <w:pPr>
              <w:ind w:hanging="113"/>
              <w:jc w:val="center"/>
            </w:pPr>
            <w:r>
              <w:t>F</w:t>
            </w:r>
            <w:r w:rsidRPr="000E3294">
              <w:t>unkciškai (technolo</w:t>
            </w:r>
            <w:r>
              <w:t>-</w:t>
            </w:r>
            <w:r w:rsidRPr="000E3294">
              <w:t>giškai) nusidėvėjo</w:t>
            </w:r>
          </w:p>
        </w:tc>
      </w:tr>
      <w:tr w:rsidR="009455C0" w14:paraId="4361A656" w14:textId="5883C159" w:rsidTr="004E4E2B">
        <w:trPr>
          <w:trHeight w:val="624"/>
        </w:trPr>
        <w:tc>
          <w:tcPr>
            <w:tcW w:w="287" w:type="pct"/>
            <w:tcBorders>
              <w:top w:val="single" w:sz="4" w:space="0" w:color="auto"/>
              <w:left w:val="single" w:sz="4" w:space="0" w:color="auto"/>
              <w:bottom w:val="single" w:sz="4" w:space="0" w:color="auto"/>
              <w:right w:val="single" w:sz="4" w:space="0" w:color="auto"/>
            </w:tcBorders>
          </w:tcPr>
          <w:p w14:paraId="5AD583EE" w14:textId="101E774B" w:rsidR="009455C0" w:rsidRDefault="009455C0" w:rsidP="000E3294">
            <w:r>
              <w:t>2.</w:t>
            </w:r>
          </w:p>
        </w:tc>
        <w:tc>
          <w:tcPr>
            <w:tcW w:w="725" w:type="pct"/>
            <w:tcBorders>
              <w:top w:val="single" w:sz="4" w:space="0" w:color="auto"/>
              <w:left w:val="single" w:sz="4" w:space="0" w:color="auto"/>
              <w:bottom w:val="single" w:sz="4" w:space="0" w:color="auto"/>
              <w:right w:val="single" w:sz="4" w:space="0" w:color="auto"/>
            </w:tcBorders>
          </w:tcPr>
          <w:p w14:paraId="4C3316CE" w14:textId="3E3A385A" w:rsidR="009455C0" w:rsidRDefault="009455C0" w:rsidP="000E3294">
            <w:r w:rsidRPr="00961DCD">
              <w:t>Ugniagesio kovinis kostiumas</w:t>
            </w:r>
          </w:p>
        </w:tc>
        <w:tc>
          <w:tcPr>
            <w:tcW w:w="507" w:type="pct"/>
            <w:tcBorders>
              <w:top w:val="single" w:sz="4" w:space="0" w:color="auto"/>
              <w:left w:val="single" w:sz="4" w:space="0" w:color="auto"/>
              <w:bottom w:val="single" w:sz="4" w:space="0" w:color="auto"/>
              <w:right w:val="single" w:sz="4" w:space="0" w:color="auto"/>
            </w:tcBorders>
          </w:tcPr>
          <w:p w14:paraId="5EFEB267" w14:textId="3DB7B1E4" w:rsidR="009455C0" w:rsidRDefault="009455C0" w:rsidP="000E3294">
            <w:pPr>
              <w:jc w:val="right"/>
            </w:pPr>
            <w:r>
              <w:t>2009</w:t>
            </w:r>
          </w:p>
        </w:tc>
        <w:tc>
          <w:tcPr>
            <w:tcW w:w="580" w:type="pct"/>
            <w:tcBorders>
              <w:top w:val="single" w:sz="4" w:space="0" w:color="auto"/>
              <w:left w:val="single" w:sz="4" w:space="0" w:color="auto"/>
              <w:bottom w:val="single" w:sz="4" w:space="0" w:color="auto"/>
              <w:right w:val="single" w:sz="4" w:space="0" w:color="auto"/>
            </w:tcBorders>
          </w:tcPr>
          <w:p w14:paraId="6C0F03E4" w14:textId="17F17BC7" w:rsidR="009455C0" w:rsidRDefault="009455C0" w:rsidP="000E3294">
            <w:pPr>
              <w:jc w:val="right"/>
            </w:pPr>
            <w:r w:rsidRPr="00F3263C">
              <w:t>007846</w:t>
            </w:r>
          </w:p>
        </w:tc>
        <w:tc>
          <w:tcPr>
            <w:tcW w:w="363" w:type="pct"/>
            <w:tcBorders>
              <w:top w:val="single" w:sz="4" w:space="0" w:color="auto"/>
              <w:left w:val="single" w:sz="4" w:space="0" w:color="auto"/>
              <w:bottom w:val="single" w:sz="4" w:space="0" w:color="auto"/>
              <w:right w:val="single" w:sz="4" w:space="0" w:color="auto"/>
            </w:tcBorders>
          </w:tcPr>
          <w:p w14:paraId="17151FF1" w14:textId="2E67F10C" w:rsidR="009455C0" w:rsidRDefault="009455C0" w:rsidP="000E3294">
            <w:pPr>
              <w:jc w:val="right"/>
            </w:pPr>
            <w:r>
              <w:t>1</w:t>
            </w:r>
          </w:p>
        </w:tc>
        <w:tc>
          <w:tcPr>
            <w:tcW w:w="580" w:type="pct"/>
            <w:tcBorders>
              <w:top w:val="single" w:sz="4" w:space="0" w:color="auto"/>
              <w:left w:val="single" w:sz="4" w:space="0" w:color="auto"/>
              <w:bottom w:val="single" w:sz="4" w:space="0" w:color="auto"/>
              <w:right w:val="single" w:sz="4" w:space="0" w:color="auto"/>
            </w:tcBorders>
          </w:tcPr>
          <w:p w14:paraId="2077196C" w14:textId="3C19E70F" w:rsidR="009455C0" w:rsidRDefault="009455C0" w:rsidP="000E3294">
            <w:pPr>
              <w:jc w:val="right"/>
            </w:pPr>
            <w:r w:rsidRPr="00961DCD">
              <w:t>318,58</w:t>
            </w:r>
          </w:p>
        </w:tc>
        <w:tc>
          <w:tcPr>
            <w:tcW w:w="653" w:type="pct"/>
            <w:tcBorders>
              <w:top w:val="single" w:sz="4" w:space="0" w:color="auto"/>
              <w:left w:val="single" w:sz="4" w:space="0" w:color="auto"/>
              <w:bottom w:val="single" w:sz="4" w:space="0" w:color="auto"/>
              <w:right w:val="single" w:sz="4" w:space="0" w:color="auto"/>
            </w:tcBorders>
          </w:tcPr>
          <w:p w14:paraId="141718E8" w14:textId="04C39985" w:rsidR="009455C0" w:rsidRDefault="009455C0" w:rsidP="000E3294">
            <w:pPr>
              <w:jc w:val="right"/>
            </w:pPr>
            <w:r w:rsidRPr="0008747E">
              <w:t>318,58</w:t>
            </w:r>
          </w:p>
        </w:tc>
        <w:tc>
          <w:tcPr>
            <w:tcW w:w="507" w:type="pct"/>
            <w:tcBorders>
              <w:top w:val="single" w:sz="4" w:space="0" w:color="auto"/>
              <w:left w:val="single" w:sz="4" w:space="0" w:color="auto"/>
              <w:bottom w:val="single" w:sz="4" w:space="0" w:color="auto"/>
              <w:right w:val="single" w:sz="4" w:space="0" w:color="auto"/>
            </w:tcBorders>
          </w:tcPr>
          <w:p w14:paraId="5523397F" w14:textId="379156A5" w:rsidR="009455C0" w:rsidRDefault="009455C0" w:rsidP="000E3294">
            <w:pPr>
              <w:jc w:val="right"/>
            </w:pPr>
            <w:r w:rsidRPr="00961DCD">
              <w:t>0,00</w:t>
            </w:r>
          </w:p>
        </w:tc>
        <w:tc>
          <w:tcPr>
            <w:tcW w:w="797" w:type="pct"/>
            <w:tcBorders>
              <w:top w:val="single" w:sz="4" w:space="0" w:color="auto"/>
              <w:left w:val="single" w:sz="4" w:space="0" w:color="auto"/>
              <w:bottom w:val="single" w:sz="4" w:space="0" w:color="auto"/>
              <w:right w:val="single" w:sz="4" w:space="0" w:color="auto"/>
            </w:tcBorders>
          </w:tcPr>
          <w:p w14:paraId="519D4C1F" w14:textId="02A854DC" w:rsidR="009455C0" w:rsidRPr="00961DCD" w:rsidRDefault="000E3294" w:rsidP="000E3294">
            <w:pPr>
              <w:ind w:hanging="113"/>
              <w:jc w:val="center"/>
            </w:pPr>
            <w:r>
              <w:t>F</w:t>
            </w:r>
            <w:r w:rsidRPr="000E3294">
              <w:t>iziškai nusidėvėjo</w:t>
            </w:r>
          </w:p>
        </w:tc>
      </w:tr>
      <w:tr w:rsidR="009455C0" w14:paraId="3A8B8D5F" w14:textId="1A7E2478" w:rsidTr="004E4E2B">
        <w:trPr>
          <w:trHeight w:val="667"/>
        </w:trPr>
        <w:tc>
          <w:tcPr>
            <w:tcW w:w="287" w:type="pct"/>
            <w:tcBorders>
              <w:top w:val="single" w:sz="4" w:space="0" w:color="auto"/>
              <w:left w:val="single" w:sz="4" w:space="0" w:color="auto"/>
              <w:bottom w:val="single" w:sz="4" w:space="0" w:color="auto"/>
              <w:right w:val="single" w:sz="4" w:space="0" w:color="auto"/>
            </w:tcBorders>
          </w:tcPr>
          <w:p w14:paraId="3414BD9B" w14:textId="6D5E3F9A" w:rsidR="009455C0" w:rsidRDefault="009455C0" w:rsidP="000E3294">
            <w:r>
              <w:t>3.</w:t>
            </w:r>
          </w:p>
        </w:tc>
        <w:tc>
          <w:tcPr>
            <w:tcW w:w="725" w:type="pct"/>
            <w:tcBorders>
              <w:top w:val="single" w:sz="4" w:space="0" w:color="auto"/>
              <w:left w:val="single" w:sz="4" w:space="0" w:color="auto"/>
              <w:bottom w:val="single" w:sz="4" w:space="0" w:color="auto"/>
              <w:right w:val="single" w:sz="4" w:space="0" w:color="auto"/>
            </w:tcBorders>
          </w:tcPr>
          <w:p w14:paraId="1ABABE46" w14:textId="7D705595" w:rsidR="009455C0" w:rsidRDefault="009455C0" w:rsidP="000E3294">
            <w:r w:rsidRPr="00961DCD">
              <w:t>Ugniagesio kovinis kostiumas</w:t>
            </w:r>
          </w:p>
        </w:tc>
        <w:tc>
          <w:tcPr>
            <w:tcW w:w="507" w:type="pct"/>
            <w:tcBorders>
              <w:top w:val="single" w:sz="4" w:space="0" w:color="auto"/>
              <w:left w:val="single" w:sz="4" w:space="0" w:color="auto"/>
              <w:bottom w:val="single" w:sz="4" w:space="0" w:color="auto"/>
              <w:right w:val="single" w:sz="4" w:space="0" w:color="auto"/>
            </w:tcBorders>
          </w:tcPr>
          <w:p w14:paraId="09224A8A" w14:textId="44036174" w:rsidR="009455C0" w:rsidRDefault="009455C0" w:rsidP="000E3294">
            <w:pPr>
              <w:jc w:val="right"/>
            </w:pPr>
            <w:r>
              <w:t>2009</w:t>
            </w:r>
          </w:p>
        </w:tc>
        <w:tc>
          <w:tcPr>
            <w:tcW w:w="580" w:type="pct"/>
            <w:tcBorders>
              <w:top w:val="single" w:sz="4" w:space="0" w:color="auto"/>
              <w:left w:val="single" w:sz="4" w:space="0" w:color="auto"/>
              <w:bottom w:val="single" w:sz="4" w:space="0" w:color="auto"/>
              <w:right w:val="single" w:sz="4" w:space="0" w:color="auto"/>
            </w:tcBorders>
          </w:tcPr>
          <w:p w14:paraId="03925213" w14:textId="26264F12" w:rsidR="009455C0" w:rsidRDefault="009455C0" w:rsidP="000E3294">
            <w:pPr>
              <w:jc w:val="right"/>
            </w:pPr>
            <w:r w:rsidRPr="00F3263C">
              <w:t>007849</w:t>
            </w:r>
          </w:p>
        </w:tc>
        <w:tc>
          <w:tcPr>
            <w:tcW w:w="363" w:type="pct"/>
            <w:tcBorders>
              <w:top w:val="single" w:sz="4" w:space="0" w:color="auto"/>
              <w:left w:val="single" w:sz="4" w:space="0" w:color="auto"/>
              <w:bottom w:val="single" w:sz="4" w:space="0" w:color="auto"/>
              <w:right w:val="single" w:sz="4" w:space="0" w:color="auto"/>
            </w:tcBorders>
          </w:tcPr>
          <w:p w14:paraId="1F635063" w14:textId="6497378B" w:rsidR="009455C0" w:rsidRDefault="009455C0" w:rsidP="000E3294">
            <w:pPr>
              <w:jc w:val="right"/>
            </w:pPr>
            <w:r>
              <w:t>1</w:t>
            </w:r>
          </w:p>
        </w:tc>
        <w:tc>
          <w:tcPr>
            <w:tcW w:w="580" w:type="pct"/>
            <w:tcBorders>
              <w:top w:val="single" w:sz="4" w:space="0" w:color="auto"/>
              <w:left w:val="single" w:sz="4" w:space="0" w:color="auto"/>
              <w:bottom w:val="single" w:sz="4" w:space="0" w:color="auto"/>
              <w:right w:val="single" w:sz="4" w:space="0" w:color="auto"/>
            </w:tcBorders>
          </w:tcPr>
          <w:p w14:paraId="400FA342" w14:textId="48C1FB85" w:rsidR="009455C0" w:rsidRDefault="009455C0" w:rsidP="000E3294">
            <w:pPr>
              <w:jc w:val="right"/>
            </w:pPr>
            <w:r w:rsidRPr="00961DCD">
              <w:t>318,58</w:t>
            </w:r>
          </w:p>
        </w:tc>
        <w:tc>
          <w:tcPr>
            <w:tcW w:w="653" w:type="pct"/>
            <w:tcBorders>
              <w:top w:val="single" w:sz="4" w:space="0" w:color="auto"/>
              <w:left w:val="single" w:sz="4" w:space="0" w:color="auto"/>
              <w:bottom w:val="single" w:sz="4" w:space="0" w:color="auto"/>
              <w:right w:val="single" w:sz="4" w:space="0" w:color="auto"/>
            </w:tcBorders>
          </w:tcPr>
          <w:p w14:paraId="32F6E4C8" w14:textId="5EE52868" w:rsidR="009455C0" w:rsidRDefault="009455C0" w:rsidP="000E3294">
            <w:pPr>
              <w:jc w:val="right"/>
            </w:pPr>
            <w:r w:rsidRPr="0008747E">
              <w:t>318,58</w:t>
            </w:r>
          </w:p>
        </w:tc>
        <w:tc>
          <w:tcPr>
            <w:tcW w:w="507" w:type="pct"/>
            <w:tcBorders>
              <w:top w:val="single" w:sz="4" w:space="0" w:color="auto"/>
              <w:left w:val="single" w:sz="4" w:space="0" w:color="auto"/>
              <w:bottom w:val="single" w:sz="4" w:space="0" w:color="auto"/>
              <w:right w:val="single" w:sz="4" w:space="0" w:color="auto"/>
            </w:tcBorders>
          </w:tcPr>
          <w:p w14:paraId="44B3A346" w14:textId="5DB5CB7C" w:rsidR="009455C0" w:rsidRDefault="009455C0" w:rsidP="000E3294">
            <w:pPr>
              <w:jc w:val="right"/>
            </w:pPr>
            <w:r w:rsidRPr="00961DCD">
              <w:t>0,00</w:t>
            </w:r>
          </w:p>
        </w:tc>
        <w:tc>
          <w:tcPr>
            <w:tcW w:w="797" w:type="pct"/>
            <w:tcBorders>
              <w:top w:val="single" w:sz="4" w:space="0" w:color="auto"/>
              <w:left w:val="single" w:sz="4" w:space="0" w:color="auto"/>
              <w:bottom w:val="single" w:sz="4" w:space="0" w:color="auto"/>
              <w:right w:val="single" w:sz="4" w:space="0" w:color="auto"/>
            </w:tcBorders>
          </w:tcPr>
          <w:p w14:paraId="7449D5F3" w14:textId="022B5023" w:rsidR="009455C0" w:rsidRPr="00961DCD" w:rsidRDefault="000E3294" w:rsidP="000E3294">
            <w:pPr>
              <w:ind w:hanging="113"/>
              <w:jc w:val="center"/>
            </w:pPr>
            <w:r w:rsidRPr="000E3294">
              <w:t>Fiziškai nusidėvėjo</w:t>
            </w:r>
          </w:p>
        </w:tc>
      </w:tr>
      <w:tr w:rsidR="009455C0" w14:paraId="39E2181B" w14:textId="4FA1BA9F" w:rsidTr="004E4E2B">
        <w:trPr>
          <w:trHeight w:val="653"/>
        </w:trPr>
        <w:tc>
          <w:tcPr>
            <w:tcW w:w="287" w:type="pct"/>
            <w:tcBorders>
              <w:top w:val="single" w:sz="4" w:space="0" w:color="auto"/>
              <w:left w:val="single" w:sz="4" w:space="0" w:color="auto"/>
              <w:bottom w:val="single" w:sz="4" w:space="0" w:color="auto"/>
              <w:right w:val="single" w:sz="4" w:space="0" w:color="auto"/>
            </w:tcBorders>
          </w:tcPr>
          <w:p w14:paraId="4C61A087" w14:textId="46E1BBF7" w:rsidR="009455C0" w:rsidRDefault="009455C0" w:rsidP="000E3294">
            <w:r>
              <w:t>4.</w:t>
            </w:r>
          </w:p>
        </w:tc>
        <w:tc>
          <w:tcPr>
            <w:tcW w:w="725" w:type="pct"/>
            <w:tcBorders>
              <w:top w:val="single" w:sz="4" w:space="0" w:color="auto"/>
              <w:left w:val="single" w:sz="4" w:space="0" w:color="auto"/>
              <w:bottom w:val="single" w:sz="4" w:space="0" w:color="auto"/>
              <w:right w:val="single" w:sz="4" w:space="0" w:color="auto"/>
            </w:tcBorders>
          </w:tcPr>
          <w:p w14:paraId="58584A29" w14:textId="67B83546" w:rsidR="009455C0" w:rsidRDefault="009455C0" w:rsidP="000E3294">
            <w:r w:rsidRPr="00961DCD">
              <w:t>Ugniagesio kovinis kostiumas</w:t>
            </w:r>
          </w:p>
        </w:tc>
        <w:tc>
          <w:tcPr>
            <w:tcW w:w="507" w:type="pct"/>
            <w:tcBorders>
              <w:top w:val="single" w:sz="4" w:space="0" w:color="auto"/>
              <w:left w:val="single" w:sz="4" w:space="0" w:color="auto"/>
              <w:bottom w:val="single" w:sz="4" w:space="0" w:color="auto"/>
              <w:right w:val="single" w:sz="4" w:space="0" w:color="auto"/>
            </w:tcBorders>
          </w:tcPr>
          <w:p w14:paraId="4E21EF0B" w14:textId="4D03E57A" w:rsidR="009455C0" w:rsidRDefault="009455C0" w:rsidP="000E3294">
            <w:pPr>
              <w:jc w:val="right"/>
            </w:pPr>
            <w:r>
              <w:t>2009</w:t>
            </w:r>
          </w:p>
        </w:tc>
        <w:tc>
          <w:tcPr>
            <w:tcW w:w="580" w:type="pct"/>
            <w:tcBorders>
              <w:top w:val="single" w:sz="4" w:space="0" w:color="auto"/>
              <w:left w:val="single" w:sz="4" w:space="0" w:color="auto"/>
              <w:bottom w:val="single" w:sz="4" w:space="0" w:color="auto"/>
              <w:right w:val="single" w:sz="4" w:space="0" w:color="auto"/>
            </w:tcBorders>
          </w:tcPr>
          <w:p w14:paraId="06DC6545" w14:textId="26B42DD9" w:rsidR="009455C0" w:rsidRDefault="009455C0" w:rsidP="000E3294">
            <w:pPr>
              <w:jc w:val="right"/>
            </w:pPr>
            <w:r w:rsidRPr="00F3263C">
              <w:t>007851</w:t>
            </w:r>
          </w:p>
        </w:tc>
        <w:tc>
          <w:tcPr>
            <w:tcW w:w="363" w:type="pct"/>
            <w:tcBorders>
              <w:top w:val="single" w:sz="4" w:space="0" w:color="auto"/>
              <w:left w:val="single" w:sz="4" w:space="0" w:color="auto"/>
              <w:bottom w:val="single" w:sz="4" w:space="0" w:color="auto"/>
              <w:right w:val="single" w:sz="4" w:space="0" w:color="auto"/>
            </w:tcBorders>
          </w:tcPr>
          <w:p w14:paraId="5025CD99" w14:textId="183AB5B3" w:rsidR="009455C0" w:rsidRDefault="009455C0" w:rsidP="000E3294">
            <w:pPr>
              <w:jc w:val="right"/>
            </w:pPr>
            <w:r>
              <w:t>1</w:t>
            </w:r>
          </w:p>
        </w:tc>
        <w:tc>
          <w:tcPr>
            <w:tcW w:w="580" w:type="pct"/>
            <w:tcBorders>
              <w:top w:val="single" w:sz="4" w:space="0" w:color="auto"/>
              <w:left w:val="single" w:sz="4" w:space="0" w:color="auto"/>
              <w:bottom w:val="single" w:sz="4" w:space="0" w:color="auto"/>
              <w:right w:val="single" w:sz="4" w:space="0" w:color="auto"/>
            </w:tcBorders>
          </w:tcPr>
          <w:p w14:paraId="554D5600" w14:textId="54DB0BAF" w:rsidR="009455C0" w:rsidRDefault="009455C0" w:rsidP="000E3294">
            <w:pPr>
              <w:jc w:val="right"/>
            </w:pPr>
            <w:r w:rsidRPr="00961DCD">
              <w:t>318,58</w:t>
            </w:r>
          </w:p>
        </w:tc>
        <w:tc>
          <w:tcPr>
            <w:tcW w:w="653" w:type="pct"/>
            <w:tcBorders>
              <w:top w:val="single" w:sz="4" w:space="0" w:color="auto"/>
              <w:left w:val="single" w:sz="4" w:space="0" w:color="auto"/>
              <w:bottom w:val="single" w:sz="4" w:space="0" w:color="auto"/>
              <w:right w:val="single" w:sz="4" w:space="0" w:color="auto"/>
            </w:tcBorders>
          </w:tcPr>
          <w:p w14:paraId="12E91BAA" w14:textId="184BF440" w:rsidR="009455C0" w:rsidRDefault="009455C0" w:rsidP="000E3294">
            <w:pPr>
              <w:jc w:val="right"/>
            </w:pPr>
            <w:r w:rsidRPr="0008747E">
              <w:t>318,58</w:t>
            </w:r>
          </w:p>
        </w:tc>
        <w:tc>
          <w:tcPr>
            <w:tcW w:w="507" w:type="pct"/>
            <w:tcBorders>
              <w:top w:val="single" w:sz="4" w:space="0" w:color="auto"/>
              <w:left w:val="single" w:sz="4" w:space="0" w:color="auto"/>
              <w:bottom w:val="single" w:sz="4" w:space="0" w:color="auto"/>
              <w:right w:val="single" w:sz="4" w:space="0" w:color="auto"/>
            </w:tcBorders>
          </w:tcPr>
          <w:p w14:paraId="13D6FE2F" w14:textId="224C4232" w:rsidR="009455C0" w:rsidRDefault="009455C0" w:rsidP="000E3294">
            <w:pPr>
              <w:jc w:val="right"/>
            </w:pPr>
            <w:r w:rsidRPr="00961DCD">
              <w:t>0,00</w:t>
            </w:r>
          </w:p>
        </w:tc>
        <w:tc>
          <w:tcPr>
            <w:tcW w:w="797" w:type="pct"/>
            <w:tcBorders>
              <w:top w:val="single" w:sz="4" w:space="0" w:color="auto"/>
              <w:left w:val="single" w:sz="4" w:space="0" w:color="auto"/>
              <w:bottom w:val="single" w:sz="4" w:space="0" w:color="auto"/>
              <w:right w:val="single" w:sz="4" w:space="0" w:color="auto"/>
            </w:tcBorders>
          </w:tcPr>
          <w:p w14:paraId="0A813C9B" w14:textId="43A9A26E" w:rsidR="009455C0" w:rsidRPr="00961DCD" w:rsidRDefault="000E3294" w:rsidP="000E3294">
            <w:pPr>
              <w:ind w:hanging="113"/>
              <w:jc w:val="center"/>
            </w:pPr>
            <w:r>
              <w:t>F</w:t>
            </w:r>
            <w:r w:rsidRPr="000E3294">
              <w:t>iziškai nusidėvėjo</w:t>
            </w:r>
          </w:p>
        </w:tc>
      </w:tr>
      <w:tr w:rsidR="009455C0" w14:paraId="4D66F24C" w14:textId="1AFECDCB" w:rsidTr="004E4E2B">
        <w:trPr>
          <w:trHeight w:val="667"/>
        </w:trPr>
        <w:tc>
          <w:tcPr>
            <w:tcW w:w="287" w:type="pct"/>
            <w:tcBorders>
              <w:top w:val="single" w:sz="4" w:space="0" w:color="auto"/>
              <w:left w:val="single" w:sz="4" w:space="0" w:color="auto"/>
              <w:bottom w:val="single" w:sz="4" w:space="0" w:color="auto"/>
              <w:right w:val="single" w:sz="4" w:space="0" w:color="auto"/>
            </w:tcBorders>
          </w:tcPr>
          <w:p w14:paraId="6798AC93" w14:textId="36786D4A" w:rsidR="009455C0" w:rsidRDefault="009455C0" w:rsidP="000E3294">
            <w:r>
              <w:t>5.</w:t>
            </w:r>
          </w:p>
        </w:tc>
        <w:tc>
          <w:tcPr>
            <w:tcW w:w="725" w:type="pct"/>
            <w:tcBorders>
              <w:top w:val="single" w:sz="4" w:space="0" w:color="auto"/>
              <w:left w:val="single" w:sz="4" w:space="0" w:color="auto"/>
              <w:bottom w:val="single" w:sz="4" w:space="0" w:color="auto"/>
              <w:right w:val="single" w:sz="4" w:space="0" w:color="auto"/>
            </w:tcBorders>
          </w:tcPr>
          <w:p w14:paraId="67217A89" w14:textId="0A92A9F7" w:rsidR="009455C0" w:rsidRDefault="009455C0" w:rsidP="000E3294">
            <w:r w:rsidRPr="00961DCD">
              <w:t>Ugniagesio kovinis kostiumas</w:t>
            </w:r>
          </w:p>
        </w:tc>
        <w:tc>
          <w:tcPr>
            <w:tcW w:w="507" w:type="pct"/>
            <w:tcBorders>
              <w:top w:val="single" w:sz="4" w:space="0" w:color="auto"/>
              <w:left w:val="single" w:sz="4" w:space="0" w:color="auto"/>
              <w:bottom w:val="single" w:sz="4" w:space="0" w:color="auto"/>
              <w:right w:val="single" w:sz="4" w:space="0" w:color="auto"/>
            </w:tcBorders>
          </w:tcPr>
          <w:p w14:paraId="0A66D2A2" w14:textId="0B6F1DCD" w:rsidR="009455C0" w:rsidRDefault="009455C0" w:rsidP="000E3294">
            <w:pPr>
              <w:jc w:val="right"/>
            </w:pPr>
            <w:r>
              <w:t>2009</w:t>
            </w:r>
          </w:p>
        </w:tc>
        <w:tc>
          <w:tcPr>
            <w:tcW w:w="580" w:type="pct"/>
            <w:tcBorders>
              <w:top w:val="single" w:sz="4" w:space="0" w:color="auto"/>
              <w:left w:val="single" w:sz="4" w:space="0" w:color="auto"/>
              <w:bottom w:val="single" w:sz="4" w:space="0" w:color="auto"/>
              <w:right w:val="single" w:sz="4" w:space="0" w:color="auto"/>
            </w:tcBorders>
          </w:tcPr>
          <w:p w14:paraId="25AB43CE" w14:textId="694F9C2C" w:rsidR="009455C0" w:rsidRDefault="009455C0" w:rsidP="000E3294">
            <w:pPr>
              <w:jc w:val="right"/>
            </w:pPr>
            <w:r w:rsidRPr="00F3263C">
              <w:t>007852</w:t>
            </w:r>
          </w:p>
        </w:tc>
        <w:tc>
          <w:tcPr>
            <w:tcW w:w="363" w:type="pct"/>
            <w:tcBorders>
              <w:top w:val="single" w:sz="4" w:space="0" w:color="auto"/>
              <w:left w:val="single" w:sz="4" w:space="0" w:color="auto"/>
              <w:bottom w:val="single" w:sz="4" w:space="0" w:color="auto"/>
              <w:right w:val="single" w:sz="4" w:space="0" w:color="auto"/>
            </w:tcBorders>
          </w:tcPr>
          <w:p w14:paraId="3654FD18" w14:textId="1F596494" w:rsidR="009455C0" w:rsidRDefault="009455C0" w:rsidP="000E3294">
            <w:pPr>
              <w:jc w:val="right"/>
            </w:pPr>
            <w:r>
              <w:t>1</w:t>
            </w:r>
          </w:p>
        </w:tc>
        <w:tc>
          <w:tcPr>
            <w:tcW w:w="580" w:type="pct"/>
            <w:tcBorders>
              <w:top w:val="single" w:sz="4" w:space="0" w:color="auto"/>
              <w:left w:val="single" w:sz="4" w:space="0" w:color="auto"/>
              <w:bottom w:val="single" w:sz="4" w:space="0" w:color="auto"/>
              <w:right w:val="single" w:sz="4" w:space="0" w:color="auto"/>
            </w:tcBorders>
          </w:tcPr>
          <w:p w14:paraId="757E5197" w14:textId="725C27C4" w:rsidR="009455C0" w:rsidRDefault="009455C0" w:rsidP="000E3294">
            <w:pPr>
              <w:jc w:val="right"/>
            </w:pPr>
            <w:r w:rsidRPr="00961DCD">
              <w:t>318,58</w:t>
            </w:r>
          </w:p>
        </w:tc>
        <w:tc>
          <w:tcPr>
            <w:tcW w:w="653" w:type="pct"/>
            <w:tcBorders>
              <w:top w:val="single" w:sz="4" w:space="0" w:color="auto"/>
              <w:left w:val="single" w:sz="4" w:space="0" w:color="auto"/>
              <w:bottom w:val="single" w:sz="4" w:space="0" w:color="auto"/>
              <w:right w:val="single" w:sz="4" w:space="0" w:color="auto"/>
            </w:tcBorders>
          </w:tcPr>
          <w:p w14:paraId="0A0CFFD3" w14:textId="34E60641" w:rsidR="009455C0" w:rsidRDefault="009455C0" w:rsidP="000E3294">
            <w:pPr>
              <w:jc w:val="right"/>
            </w:pPr>
            <w:r w:rsidRPr="0008747E">
              <w:t>318,58</w:t>
            </w:r>
          </w:p>
        </w:tc>
        <w:tc>
          <w:tcPr>
            <w:tcW w:w="507" w:type="pct"/>
            <w:tcBorders>
              <w:top w:val="single" w:sz="4" w:space="0" w:color="auto"/>
              <w:left w:val="single" w:sz="4" w:space="0" w:color="auto"/>
              <w:bottom w:val="single" w:sz="4" w:space="0" w:color="auto"/>
              <w:right w:val="single" w:sz="4" w:space="0" w:color="auto"/>
            </w:tcBorders>
          </w:tcPr>
          <w:p w14:paraId="2FBEFFC5" w14:textId="62942C16" w:rsidR="009455C0" w:rsidRDefault="009455C0" w:rsidP="000E3294">
            <w:pPr>
              <w:jc w:val="right"/>
            </w:pPr>
            <w:r w:rsidRPr="00961DCD">
              <w:t>0,00</w:t>
            </w:r>
          </w:p>
        </w:tc>
        <w:tc>
          <w:tcPr>
            <w:tcW w:w="797" w:type="pct"/>
            <w:tcBorders>
              <w:top w:val="single" w:sz="4" w:space="0" w:color="auto"/>
              <w:left w:val="single" w:sz="4" w:space="0" w:color="auto"/>
              <w:bottom w:val="single" w:sz="4" w:space="0" w:color="auto"/>
              <w:right w:val="single" w:sz="4" w:space="0" w:color="auto"/>
            </w:tcBorders>
          </w:tcPr>
          <w:p w14:paraId="3C29A329" w14:textId="0B35B1E6" w:rsidR="009455C0" w:rsidRPr="00961DCD" w:rsidRDefault="000E3294" w:rsidP="000E3294">
            <w:pPr>
              <w:ind w:hanging="113"/>
              <w:jc w:val="center"/>
            </w:pPr>
            <w:r>
              <w:t>F</w:t>
            </w:r>
            <w:r w:rsidRPr="000E3294">
              <w:t>iziškai nusidėvėjo</w:t>
            </w:r>
          </w:p>
        </w:tc>
      </w:tr>
      <w:tr w:rsidR="00384610" w14:paraId="1890C0D1" w14:textId="24654180" w:rsidTr="004E4E2B">
        <w:trPr>
          <w:trHeight w:val="288"/>
        </w:trPr>
        <w:tc>
          <w:tcPr>
            <w:tcW w:w="2100" w:type="pct"/>
            <w:gridSpan w:val="4"/>
            <w:tcBorders>
              <w:top w:val="single" w:sz="4" w:space="0" w:color="auto"/>
              <w:left w:val="single" w:sz="4" w:space="0" w:color="auto"/>
              <w:bottom w:val="single" w:sz="4" w:space="0" w:color="auto"/>
              <w:right w:val="single" w:sz="4" w:space="0" w:color="auto"/>
            </w:tcBorders>
          </w:tcPr>
          <w:p w14:paraId="0621286A" w14:textId="77777777" w:rsidR="00384610" w:rsidRDefault="00384610" w:rsidP="000E3294">
            <w:r>
              <w:t>Iš viso</w:t>
            </w:r>
          </w:p>
        </w:tc>
        <w:tc>
          <w:tcPr>
            <w:tcW w:w="363" w:type="pct"/>
            <w:tcBorders>
              <w:top w:val="single" w:sz="4" w:space="0" w:color="auto"/>
              <w:left w:val="single" w:sz="4" w:space="0" w:color="auto"/>
              <w:bottom w:val="single" w:sz="4" w:space="0" w:color="auto"/>
              <w:right w:val="single" w:sz="4" w:space="0" w:color="auto"/>
            </w:tcBorders>
          </w:tcPr>
          <w:p w14:paraId="4118318A" w14:textId="77777777" w:rsidR="00384610" w:rsidRDefault="00384610" w:rsidP="000E3294">
            <w:pPr>
              <w:jc w:val="right"/>
            </w:pPr>
            <w:r>
              <w:t>5</w:t>
            </w:r>
          </w:p>
        </w:tc>
        <w:tc>
          <w:tcPr>
            <w:tcW w:w="580" w:type="pct"/>
            <w:tcBorders>
              <w:top w:val="single" w:sz="4" w:space="0" w:color="auto"/>
              <w:left w:val="single" w:sz="4" w:space="0" w:color="auto"/>
              <w:bottom w:val="single" w:sz="4" w:space="0" w:color="auto"/>
              <w:right w:val="single" w:sz="4" w:space="0" w:color="auto"/>
            </w:tcBorders>
          </w:tcPr>
          <w:p w14:paraId="58315C77" w14:textId="02A9F3E0" w:rsidR="00384610" w:rsidRDefault="00384610" w:rsidP="000E3294">
            <w:pPr>
              <w:jc w:val="right"/>
            </w:pPr>
            <w:r>
              <w:t>1 911,77</w:t>
            </w:r>
          </w:p>
        </w:tc>
        <w:tc>
          <w:tcPr>
            <w:tcW w:w="653" w:type="pct"/>
            <w:tcBorders>
              <w:top w:val="single" w:sz="4" w:space="0" w:color="auto"/>
              <w:left w:val="single" w:sz="4" w:space="0" w:color="auto"/>
              <w:bottom w:val="single" w:sz="4" w:space="0" w:color="auto"/>
              <w:right w:val="single" w:sz="4" w:space="0" w:color="auto"/>
            </w:tcBorders>
          </w:tcPr>
          <w:p w14:paraId="78B51931" w14:textId="21D72819" w:rsidR="00384610" w:rsidRDefault="00384610" w:rsidP="000E3294">
            <w:pPr>
              <w:jc w:val="right"/>
            </w:pPr>
            <w:r>
              <w:t>1 911,77</w:t>
            </w:r>
          </w:p>
        </w:tc>
        <w:tc>
          <w:tcPr>
            <w:tcW w:w="507" w:type="pct"/>
            <w:tcBorders>
              <w:top w:val="single" w:sz="4" w:space="0" w:color="auto"/>
              <w:left w:val="single" w:sz="4" w:space="0" w:color="auto"/>
              <w:bottom w:val="single" w:sz="4" w:space="0" w:color="auto"/>
              <w:right w:val="single" w:sz="4" w:space="0" w:color="auto"/>
            </w:tcBorders>
          </w:tcPr>
          <w:p w14:paraId="56947671" w14:textId="2CA38355" w:rsidR="00384610" w:rsidRDefault="00384610" w:rsidP="000E3294">
            <w:pPr>
              <w:jc w:val="right"/>
            </w:pPr>
            <w:r>
              <w:t>0,00</w:t>
            </w:r>
          </w:p>
        </w:tc>
        <w:tc>
          <w:tcPr>
            <w:tcW w:w="797" w:type="pct"/>
            <w:tcBorders>
              <w:top w:val="single" w:sz="4" w:space="0" w:color="auto"/>
              <w:left w:val="single" w:sz="4" w:space="0" w:color="auto"/>
              <w:bottom w:val="single" w:sz="4" w:space="0" w:color="auto"/>
              <w:right w:val="single" w:sz="4" w:space="0" w:color="auto"/>
            </w:tcBorders>
          </w:tcPr>
          <w:p w14:paraId="5B8E8AAA" w14:textId="77777777" w:rsidR="00384610" w:rsidRDefault="00384610" w:rsidP="000E3294">
            <w:pPr>
              <w:jc w:val="right"/>
            </w:pPr>
          </w:p>
        </w:tc>
      </w:tr>
    </w:tbl>
    <w:p w14:paraId="0441DDC2" w14:textId="30DD2476" w:rsidR="00643CF4" w:rsidRDefault="00787ADF" w:rsidP="00787ADF">
      <w:pPr>
        <w:pStyle w:val="Pagrindinistekstas"/>
        <w:spacing w:line="360" w:lineRule="auto"/>
        <w:jc w:val="center"/>
      </w:pPr>
      <w:r>
        <w:rPr>
          <w:bCs w:val="0"/>
          <w:szCs w:val="24"/>
        </w:rPr>
        <w:t>____________________________________</w:t>
      </w:r>
    </w:p>
    <w:p w14:paraId="6DE5080E" w14:textId="77777777" w:rsidR="003D5BAC" w:rsidRDefault="003D5BAC" w:rsidP="00643CF4">
      <w:pPr>
        <w:pStyle w:val="Pagrindinistekstas"/>
        <w:spacing w:line="360" w:lineRule="auto"/>
      </w:pPr>
    </w:p>
    <w:p w14:paraId="06730437" w14:textId="17A44C0B" w:rsidR="00737F04" w:rsidRDefault="00737F04">
      <w:pPr>
        <w:spacing w:after="200"/>
        <w:rPr>
          <w:bCs/>
          <w:szCs w:val="20"/>
        </w:rPr>
      </w:pPr>
      <w:r>
        <w:br w:type="page"/>
      </w:r>
    </w:p>
    <w:p w14:paraId="0F9AEE6A" w14:textId="23E9FF10" w:rsidR="00643CF4" w:rsidRDefault="00643CF4" w:rsidP="00737F04">
      <w:pPr>
        <w:ind w:left="5103"/>
      </w:pPr>
      <w:r>
        <w:lastRenderedPageBreak/>
        <w:t>Anykščių rajono savivaldybės tarybos</w:t>
      </w:r>
    </w:p>
    <w:p w14:paraId="45B924EF" w14:textId="60C6C776" w:rsidR="00643CF4" w:rsidRPr="00555950" w:rsidRDefault="00643CF4" w:rsidP="00737F04">
      <w:pPr>
        <w:ind w:left="5103"/>
      </w:pPr>
      <w:r w:rsidRPr="00555950">
        <w:t>202</w:t>
      </w:r>
      <w:r w:rsidR="009805F2" w:rsidRPr="00555950">
        <w:t>5</w:t>
      </w:r>
      <w:r w:rsidRPr="00555950">
        <w:t xml:space="preserve"> m. </w:t>
      </w:r>
      <w:r w:rsidR="00555950" w:rsidRPr="00555950">
        <w:t>spalio 30</w:t>
      </w:r>
      <w:r w:rsidR="003232B1" w:rsidRPr="00555950">
        <w:t xml:space="preserve"> d</w:t>
      </w:r>
      <w:r w:rsidRPr="00555950">
        <w:t>. sprendimo Nr. 1-T</w:t>
      </w:r>
      <w:r w:rsidR="009805F2" w:rsidRPr="00555950">
        <w:t>-</w:t>
      </w:r>
      <w:r w:rsidR="009152AB">
        <w:t>331</w:t>
      </w:r>
    </w:p>
    <w:p w14:paraId="6ACAC927" w14:textId="63E591DD" w:rsidR="00643CF4" w:rsidRPr="00555950" w:rsidRDefault="007B58B8" w:rsidP="00737F04">
      <w:pPr>
        <w:ind w:left="5103"/>
      </w:pPr>
      <w:r w:rsidRPr="00555950">
        <w:t>2</w:t>
      </w:r>
      <w:r w:rsidR="00643CF4" w:rsidRPr="00555950">
        <w:t xml:space="preserve"> priedas</w:t>
      </w:r>
    </w:p>
    <w:p w14:paraId="0093BF54" w14:textId="77777777" w:rsidR="00643CF4" w:rsidRDefault="00643CF4" w:rsidP="00643CF4">
      <w:pPr>
        <w:rPr>
          <w:b/>
        </w:rPr>
      </w:pPr>
    </w:p>
    <w:p w14:paraId="3CF7610D" w14:textId="5D59BE43" w:rsidR="00643CF4" w:rsidRPr="00963CA3" w:rsidRDefault="009805F2" w:rsidP="007A56BA">
      <w:pPr>
        <w:ind w:left="360"/>
        <w:jc w:val="center"/>
      </w:pPr>
      <w:r w:rsidRPr="009805F2">
        <w:t xml:space="preserve">VALSTYBEI NUOSAVYBĖS TEISE PRIKLAUSANČIO ANYKŠČIŲ RAJONO SAVIVALDYBĖS PATIKĖJIMO TEISE VALDOMO TRUMPALAIKIO MATERIALIOJO TURTO SĄRAŠAS </w:t>
      </w:r>
    </w:p>
    <w:p w14:paraId="61051E00" w14:textId="77777777" w:rsidR="007B58B8" w:rsidRPr="00963CA3" w:rsidRDefault="007B58B8" w:rsidP="007B58B8">
      <w:pPr>
        <w:ind w:left="360"/>
        <w:jc w:val="center"/>
      </w:pPr>
    </w:p>
    <w:tbl>
      <w:tblPr>
        <w:tblStyle w:val="Lentelstinklelis"/>
        <w:tblW w:w="5000" w:type="pct"/>
        <w:tblLook w:val="04A0" w:firstRow="1" w:lastRow="0" w:firstColumn="1" w:lastColumn="0" w:noHBand="0" w:noVBand="1"/>
      </w:tblPr>
      <w:tblGrid>
        <w:gridCol w:w="559"/>
        <w:gridCol w:w="1992"/>
        <w:gridCol w:w="1083"/>
        <w:gridCol w:w="1259"/>
        <w:gridCol w:w="921"/>
        <w:gridCol w:w="1107"/>
        <w:gridCol w:w="1086"/>
        <w:gridCol w:w="1622"/>
      </w:tblGrid>
      <w:tr w:rsidR="009455C0" w14:paraId="7A5356FE" w14:textId="50525E45" w:rsidTr="004E4E2B">
        <w:tc>
          <w:tcPr>
            <w:tcW w:w="290" w:type="pct"/>
            <w:tcBorders>
              <w:top w:val="single" w:sz="4" w:space="0" w:color="auto"/>
              <w:left w:val="single" w:sz="4" w:space="0" w:color="auto"/>
              <w:bottom w:val="single" w:sz="4" w:space="0" w:color="auto"/>
              <w:right w:val="single" w:sz="4" w:space="0" w:color="auto"/>
            </w:tcBorders>
            <w:hideMark/>
          </w:tcPr>
          <w:p w14:paraId="1C5CCBC1" w14:textId="77777777" w:rsidR="009455C0" w:rsidRDefault="009455C0" w:rsidP="009455C0">
            <w:pPr>
              <w:jc w:val="center"/>
            </w:pPr>
            <w:bookmarkStart w:id="2" w:name="_Hlk200369085"/>
            <w:r>
              <w:t>Eil.</w:t>
            </w:r>
          </w:p>
          <w:p w14:paraId="2F017837" w14:textId="77777777" w:rsidR="009455C0" w:rsidRDefault="009455C0" w:rsidP="009455C0">
            <w:pPr>
              <w:jc w:val="center"/>
            </w:pPr>
            <w:r>
              <w:t>Nr.</w:t>
            </w:r>
          </w:p>
        </w:tc>
        <w:tc>
          <w:tcPr>
            <w:tcW w:w="1034" w:type="pct"/>
            <w:tcBorders>
              <w:top w:val="single" w:sz="4" w:space="0" w:color="auto"/>
              <w:left w:val="single" w:sz="4" w:space="0" w:color="auto"/>
              <w:bottom w:val="single" w:sz="4" w:space="0" w:color="auto"/>
              <w:right w:val="single" w:sz="4" w:space="0" w:color="auto"/>
            </w:tcBorders>
            <w:hideMark/>
          </w:tcPr>
          <w:p w14:paraId="666DAC4C" w14:textId="77777777" w:rsidR="009455C0" w:rsidRDefault="009455C0" w:rsidP="009455C0">
            <w:pPr>
              <w:jc w:val="center"/>
            </w:pPr>
            <w:r>
              <w:t>Turto pavadinimas</w:t>
            </w:r>
          </w:p>
        </w:tc>
        <w:tc>
          <w:tcPr>
            <w:tcW w:w="562" w:type="pct"/>
            <w:tcBorders>
              <w:top w:val="single" w:sz="4" w:space="0" w:color="auto"/>
              <w:left w:val="single" w:sz="4" w:space="0" w:color="auto"/>
              <w:bottom w:val="single" w:sz="4" w:space="0" w:color="auto"/>
              <w:right w:val="single" w:sz="4" w:space="0" w:color="auto"/>
            </w:tcBorders>
            <w:hideMark/>
          </w:tcPr>
          <w:p w14:paraId="1877C30B" w14:textId="77777777" w:rsidR="009455C0" w:rsidRDefault="009455C0" w:rsidP="009455C0">
            <w:pPr>
              <w:jc w:val="center"/>
            </w:pPr>
            <w:r>
              <w:t>Įsigijimo metai</w:t>
            </w:r>
          </w:p>
        </w:tc>
        <w:tc>
          <w:tcPr>
            <w:tcW w:w="653" w:type="pct"/>
            <w:tcBorders>
              <w:top w:val="single" w:sz="4" w:space="0" w:color="auto"/>
              <w:left w:val="single" w:sz="4" w:space="0" w:color="auto"/>
              <w:bottom w:val="single" w:sz="4" w:space="0" w:color="auto"/>
              <w:right w:val="single" w:sz="4" w:space="0" w:color="auto"/>
            </w:tcBorders>
            <w:hideMark/>
          </w:tcPr>
          <w:p w14:paraId="458231E5" w14:textId="77777777" w:rsidR="009455C0" w:rsidRDefault="009455C0" w:rsidP="009455C0">
            <w:pPr>
              <w:jc w:val="center"/>
            </w:pPr>
            <w:r>
              <w:t>Eilės Nr.</w:t>
            </w:r>
          </w:p>
          <w:p w14:paraId="2EC1012C" w14:textId="77777777" w:rsidR="009455C0" w:rsidRDefault="009455C0" w:rsidP="009455C0">
            <w:pPr>
              <w:jc w:val="center"/>
            </w:pPr>
            <w:r>
              <w:t>apskaitoje</w:t>
            </w:r>
          </w:p>
        </w:tc>
        <w:tc>
          <w:tcPr>
            <w:tcW w:w="478" w:type="pct"/>
            <w:tcBorders>
              <w:top w:val="single" w:sz="4" w:space="0" w:color="auto"/>
              <w:left w:val="single" w:sz="4" w:space="0" w:color="auto"/>
              <w:bottom w:val="single" w:sz="4" w:space="0" w:color="auto"/>
              <w:right w:val="single" w:sz="4" w:space="0" w:color="auto"/>
            </w:tcBorders>
            <w:hideMark/>
          </w:tcPr>
          <w:p w14:paraId="3D56CCCD" w14:textId="77777777" w:rsidR="009455C0" w:rsidRDefault="009455C0" w:rsidP="009455C0">
            <w:pPr>
              <w:jc w:val="center"/>
            </w:pPr>
            <w:r>
              <w:t>Kiekis, vnt.</w:t>
            </w:r>
          </w:p>
        </w:tc>
        <w:tc>
          <w:tcPr>
            <w:tcW w:w="575" w:type="pct"/>
            <w:tcBorders>
              <w:top w:val="single" w:sz="4" w:space="0" w:color="auto"/>
              <w:left w:val="single" w:sz="4" w:space="0" w:color="auto"/>
              <w:bottom w:val="single" w:sz="4" w:space="0" w:color="auto"/>
              <w:right w:val="single" w:sz="4" w:space="0" w:color="auto"/>
            </w:tcBorders>
            <w:hideMark/>
          </w:tcPr>
          <w:p w14:paraId="45FBA9D1" w14:textId="77777777" w:rsidR="009455C0" w:rsidRDefault="009455C0" w:rsidP="009455C0">
            <w:pPr>
              <w:jc w:val="center"/>
            </w:pPr>
            <w:r>
              <w:t>Vieneto</w:t>
            </w:r>
          </w:p>
          <w:p w14:paraId="62AE8C7E" w14:textId="77777777" w:rsidR="009455C0" w:rsidRDefault="009455C0" w:rsidP="009455C0">
            <w:pPr>
              <w:jc w:val="center"/>
            </w:pPr>
            <w:r>
              <w:t>įsigijimo kaina, Eur</w:t>
            </w:r>
          </w:p>
        </w:tc>
        <w:tc>
          <w:tcPr>
            <w:tcW w:w="564" w:type="pct"/>
            <w:tcBorders>
              <w:top w:val="single" w:sz="4" w:space="0" w:color="auto"/>
              <w:left w:val="single" w:sz="4" w:space="0" w:color="auto"/>
              <w:bottom w:val="single" w:sz="4" w:space="0" w:color="auto"/>
              <w:right w:val="single" w:sz="4" w:space="0" w:color="auto"/>
            </w:tcBorders>
            <w:hideMark/>
          </w:tcPr>
          <w:p w14:paraId="5D50A83F" w14:textId="77777777" w:rsidR="009455C0" w:rsidRDefault="009455C0" w:rsidP="009455C0">
            <w:pPr>
              <w:jc w:val="center"/>
            </w:pPr>
            <w:r>
              <w:t>Suma, Eur</w:t>
            </w:r>
          </w:p>
        </w:tc>
        <w:tc>
          <w:tcPr>
            <w:tcW w:w="842" w:type="pct"/>
            <w:tcBorders>
              <w:top w:val="single" w:sz="4" w:space="0" w:color="auto"/>
              <w:left w:val="single" w:sz="4" w:space="0" w:color="auto"/>
              <w:bottom w:val="single" w:sz="4" w:space="0" w:color="auto"/>
              <w:right w:val="single" w:sz="4" w:space="0" w:color="auto"/>
            </w:tcBorders>
          </w:tcPr>
          <w:p w14:paraId="02F75E2D" w14:textId="248EB870" w:rsidR="009455C0" w:rsidRDefault="000E3294" w:rsidP="009455C0">
            <w:pPr>
              <w:jc w:val="center"/>
            </w:pPr>
            <w:r w:rsidRPr="000E3294">
              <w:t>Priežastys, dėl kurių turtas pripažįstamas netinkamu (negalimu) naudoti</w:t>
            </w:r>
          </w:p>
        </w:tc>
      </w:tr>
      <w:tr w:rsidR="009455C0" w14:paraId="5DF8F64F" w14:textId="66E4A768" w:rsidTr="004E4E2B">
        <w:tc>
          <w:tcPr>
            <w:tcW w:w="290" w:type="pct"/>
            <w:tcBorders>
              <w:top w:val="single" w:sz="4" w:space="0" w:color="auto"/>
              <w:left w:val="single" w:sz="4" w:space="0" w:color="auto"/>
              <w:bottom w:val="single" w:sz="4" w:space="0" w:color="auto"/>
              <w:right w:val="single" w:sz="4" w:space="0" w:color="auto"/>
            </w:tcBorders>
          </w:tcPr>
          <w:p w14:paraId="6A3D53DE" w14:textId="40393DD6" w:rsidR="009455C0" w:rsidRDefault="009455C0" w:rsidP="009455C0">
            <w:r w:rsidRPr="00E93817">
              <w:t>1.</w:t>
            </w:r>
          </w:p>
        </w:tc>
        <w:tc>
          <w:tcPr>
            <w:tcW w:w="1034" w:type="pct"/>
            <w:tcBorders>
              <w:top w:val="single" w:sz="4" w:space="0" w:color="auto"/>
              <w:left w:val="single" w:sz="4" w:space="0" w:color="auto"/>
              <w:bottom w:val="single" w:sz="4" w:space="0" w:color="auto"/>
              <w:right w:val="single" w:sz="4" w:space="0" w:color="auto"/>
            </w:tcBorders>
          </w:tcPr>
          <w:p w14:paraId="4DC766C1" w14:textId="6F06116F" w:rsidR="009455C0" w:rsidRPr="009B0379" w:rsidRDefault="009455C0" w:rsidP="009455C0">
            <w:r w:rsidRPr="009B0379">
              <w:t>Šviestuvas</w:t>
            </w:r>
          </w:p>
        </w:tc>
        <w:tc>
          <w:tcPr>
            <w:tcW w:w="562" w:type="pct"/>
            <w:tcBorders>
              <w:top w:val="single" w:sz="4" w:space="0" w:color="auto"/>
              <w:left w:val="single" w:sz="4" w:space="0" w:color="auto"/>
              <w:bottom w:val="single" w:sz="4" w:space="0" w:color="auto"/>
              <w:right w:val="single" w:sz="4" w:space="0" w:color="auto"/>
            </w:tcBorders>
          </w:tcPr>
          <w:p w14:paraId="75BDE4A9" w14:textId="326DBDCA" w:rsidR="009455C0" w:rsidRPr="009B0379" w:rsidRDefault="009455C0" w:rsidP="009455C0">
            <w:pPr>
              <w:jc w:val="right"/>
            </w:pPr>
            <w:r w:rsidRPr="009B0379">
              <w:t>2009</w:t>
            </w:r>
          </w:p>
        </w:tc>
        <w:tc>
          <w:tcPr>
            <w:tcW w:w="653" w:type="pct"/>
            <w:tcBorders>
              <w:top w:val="single" w:sz="4" w:space="0" w:color="auto"/>
              <w:left w:val="single" w:sz="4" w:space="0" w:color="auto"/>
              <w:bottom w:val="single" w:sz="4" w:space="0" w:color="auto"/>
              <w:right w:val="single" w:sz="4" w:space="0" w:color="auto"/>
            </w:tcBorders>
          </w:tcPr>
          <w:p w14:paraId="10FA0C7A" w14:textId="63EB30BF" w:rsidR="009455C0" w:rsidRPr="009B0379" w:rsidRDefault="009455C0" w:rsidP="009455C0">
            <w:pPr>
              <w:jc w:val="right"/>
            </w:pPr>
            <w:r w:rsidRPr="009B0379">
              <w:t>071-0440</w:t>
            </w:r>
          </w:p>
        </w:tc>
        <w:tc>
          <w:tcPr>
            <w:tcW w:w="478" w:type="pct"/>
            <w:tcBorders>
              <w:top w:val="single" w:sz="4" w:space="0" w:color="auto"/>
              <w:left w:val="single" w:sz="4" w:space="0" w:color="auto"/>
              <w:bottom w:val="single" w:sz="4" w:space="0" w:color="auto"/>
              <w:right w:val="single" w:sz="4" w:space="0" w:color="auto"/>
            </w:tcBorders>
          </w:tcPr>
          <w:p w14:paraId="63BD5925" w14:textId="064CEDEB" w:rsidR="009455C0" w:rsidRPr="009B0379" w:rsidRDefault="009455C0" w:rsidP="009455C0">
            <w:pPr>
              <w:jc w:val="right"/>
            </w:pPr>
            <w:r w:rsidRPr="009B0379">
              <w:t>2</w:t>
            </w:r>
          </w:p>
        </w:tc>
        <w:tc>
          <w:tcPr>
            <w:tcW w:w="575" w:type="pct"/>
            <w:tcBorders>
              <w:top w:val="single" w:sz="4" w:space="0" w:color="auto"/>
              <w:left w:val="single" w:sz="4" w:space="0" w:color="auto"/>
              <w:bottom w:val="single" w:sz="4" w:space="0" w:color="auto"/>
              <w:right w:val="single" w:sz="4" w:space="0" w:color="auto"/>
            </w:tcBorders>
          </w:tcPr>
          <w:p w14:paraId="7211BC73" w14:textId="7EA53F14" w:rsidR="009455C0" w:rsidRPr="009B0379" w:rsidRDefault="009455C0" w:rsidP="009455C0">
            <w:pPr>
              <w:jc w:val="right"/>
            </w:pPr>
            <w:r w:rsidRPr="009B0379">
              <w:t>12,53</w:t>
            </w:r>
          </w:p>
        </w:tc>
        <w:tc>
          <w:tcPr>
            <w:tcW w:w="564" w:type="pct"/>
            <w:tcBorders>
              <w:top w:val="single" w:sz="4" w:space="0" w:color="auto"/>
              <w:left w:val="single" w:sz="4" w:space="0" w:color="auto"/>
              <w:bottom w:val="single" w:sz="4" w:space="0" w:color="auto"/>
              <w:right w:val="single" w:sz="4" w:space="0" w:color="auto"/>
            </w:tcBorders>
          </w:tcPr>
          <w:p w14:paraId="2D778A14" w14:textId="4D7CF587" w:rsidR="009455C0" w:rsidRPr="009B0379" w:rsidRDefault="009455C0" w:rsidP="009455C0">
            <w:pPr>
              <w:jc w:val="right"/>
            </w:pPr>
            <w:r w:rsidRPr="009B0379">
              <w:t>25,06</w:t>
            </w:r>
          </w:p>
        </w:tc>
        <w:tc>
          <w:tcPr>
            <w:tcW w:w="842" w:type="pct"/>
            <w:tcBorders>
              <w:top w:val="single" w:sz="4" w:space="0" w:color="auto"/>
              <w:left w:val="single" w:sz="4" w:space="0" w:color="auto"/>
              <w:bottom w:val="single" w:sz="4" w:space="0" w:color="auto"/>
              <w:right w:val="single" w:sz="4" w:space="0" w:color="auto"/>
            </w:tcBorders>
          </w:tcPr>
          <w:p w14:paraId="6CF7306D" w14:textId="6EEB9CDE" w:rsidR="009455C0" w:rsidRPr="009B0379" w:rsidRDefault="000E3294" w:rsidP="000E3294">
            <w:r>
              <w:t>S</w:t>
            </w:r>
            <w:r w:rsidRPr="000E3294">
              <w:t>ugedo, sugadintas</w:t>
            </w:r>
          </w:p>
        </w:tc>
      </w:tr>
      <w:tr w:rsidR="009455C0" w14:paraId="1E06EDA1" w14:textId="6209A8CD" w:rsidTr="004E4E2B">
        <w:tc>
          <w:tcPr>
            <w:tcW w:w="290" w:type="pct"/>
            <w:tcBorders>
              <w:top w:val="single" w:sz="4" w:space="0" w:color="auto"/>
              <w:left w:val="single" w:sz="4" w:space="0" w:color="auto"/>
              <w:bottom w:val="single" w:sz="4" w:space="0" w:color="auto"/>
              <w:right w:val="single" w:sz="4" w:space="0" w:color="auto"/>
            </w:tcBorders>
          </w:tcPr>
          <w:p w14:paraId="07A679E2" w14:textId="0E9974E1" w:rsidR="009455C0" w:rsidRDefault="009455C0" w:rsidP="009455C0">
            <w:r w:rsidRPr="00E93817">
              <w:t>2.</w:t>
            </w:r>
          </w:p>
        </w:tc>
        <w:tc>
          <w:tcPr>
            <w:tcW w:w="1034" w:type="pct"/>
            <w:tcBorders>
              <w:top w:val="single" w:sz="4" w:space="0" w:color="auto"/>
              <w:left w:val="single" w:sz="4" w:space="0" w:color="auto"/>
              <w:bottom w:val="single" w:sz="4" w:space="0" w:color="auto"/>
              <w:right w:val="single" w:sz="4" w:space="0" w:color="auto"/>
            </w:tcBorders>
          </w:tcPr>
          <w:p w14:paraId="189E8708" w14:textId="3025944F" w:rsidR="009455C0" w:rsidRPr="009B0379" w:rsidRDefault="009455C0" w:rsidP="009455C0">
            <w:r w:rsidRPr="009B0379">
              <w:t>Vandens šildytuvas</w:t>
            </w:r>
          </w:p>
        </w:tc>
        <w:tc>
          <w:tcPr>
            <w:tcW w:w="562" w:type="pct"/>
            <w:tcBorders>
              <w:top w:val="single" w:sz="4" w:space="0" w:color="auto"/>
              <w:left w:val="single" w:sz="4" w:space="0" w:color="auto"/>
              <w:bottom w:val="single" w:sz="4" w:space="0" w:color="auto"/>
              <w:right w:val="single" w:sz="4" w:space="0" w:color="auto"/>
            </w:tcBorders>
          </w:tcPr>
          <w:p w14:paraId="14AEECAA" w14:textId="405A2AE5" w:rsidR="009455C0" w:rsidRPr="009B0379" w:rsidRDefault="009455C0" w:rsidP="009455C0">
            <w:pPr>
              <w:jc w:val="right"/>
            </w:pPr>
            <w:r w:rsidRPr="009B0379">
              <w:t>2009</w:t>
            </w:r>
          </w:p>
        </w:tc>
        <w:tc>
          <w:tcPr>
            <w:tcW w:w="653" w:type="pct"/>
            <w:tcBorders>
              <w:top w:val="single" w:sz="4" w:space="0" w:color="auto"/>
              <w:left w:val="single" w:sz="4" w:space="0" w:color="auto"/>
              <w:bottom w:val="single" w:sz="4" w:space="0" w:color="auto"/>
              <w:right w:val="single" w:sz="4" w:space="0" w:color="auto"/>
            </w:tcBorders>
          </w:tcPr>
          <w:p w14:paraId="15B9F66D" w14:textId="50BA06AC" w:rsidR="009455C0" w:rsidRPr="009B0379" w:rsidRDefault="009455C0" w:rsidP="009455C0">
            <w:pPr>
              <w:jc w:val="right"/>
            </w:pPr>
            <w:r w:rsidRPr="009B0379">
              <w:t>071-0454</w:t>
            </w:r>
          </w:p>
        </w:tc>
        <w:tc>
          <w:tcPr>
            <w:tcW w:w="478" w:type="pct"/>
            <w:tcBorders>
              <w:top w:val="single" w:sz="4" w:space="0" w:color="auto"/>
              <w:left w:val="single" w:sz="4" w:space="0" w:color="auto"/>
              <w:bottom w:val="single" w:sz="4" w:space="0" w:color="auto"/>
              <w:right w:val="single" w:sz="4" w:space="0" w:color="auto"/>
            </w:tcBorders>
          </w:tcPr>
          <w:p w14:paraId="1A2F5DB6" w14:textId="504FFB14" w:rsidR="009455C0" w:rsidRPr="009B0379" w:rsidRDefault="009455C0" w:rsidP="009455C0">
            <w:pPr>
              <w:jc w:val="right"/>
            </w:pPr>
            <w:r w:rsidRPr="009B0379">
              <w:t>1</w:t>
            </w:r>
          </w:p>
        </w:tc>
        <w:tc>
          <w:tcPr>
            <w:tcW w:w="575" w:type="pct"/>
            <w:tcBorders>
              <w:top w:val="single" w:sz="4" w:space="0" w:color="auto"/>
              <w:left w:val="single" w:sz="4" w:space="0" w:color="auto"/>
              <w:bottom w:val="single" w:sz="4" w:space="0" w:color="auto"/>
              <w:right w:val="single" w:sz="4" w:space="0" w:color="auto"/>
            </w:tcBorders>
          </w:tcPr>
          <w:p w14:paraId="262AC5BE" w14:textId="2471E5FE" w:rsidR="009455C0" w:rsidRPr="009B0379" w:rsidRDefault="009455C0" w:rsidP="009455C0">
            <w:pPr>
              <w:jc w:val="right"/>
            </w:pPr>
            <w:r w:rsidRPr="009B0379">
              <w:t>260,66</w:t>
            </w:r>
          </w:p>
        </w:tc>
        <w:tc>
          <w:tcPr>
            <w:tcW w:w="564" w:type="pct"/>
            <w:tcBorders>
              <w:top w:val="single" w:sz="4" w:space="0" w:color="auto"/>
              <w:left w:val="single" w:sz="4" w:space="0" w:color="auto"/>
              <w:bottom w:val="single" w:sz="4" w:space="0" w:color="auto"/>
              <w:right w:val="single" w:sz="4" w:space="0" w:color="auto"/>
            </w:tcBorders>
          </w:tcPr>
          <w:p w14:paraId="51F0CD75" w14:textId="4DE407F2" w:rsidR="009455C0" w:rsidRPr="009B0379" w:rsidRDefault="009455C0" w:rsidP="009455C0">
            <w:pPr>
              <w:jc w:val="right"/>
            </w:pPr>
            <w:r w:rsidRPr="009B0379">
              <w:t>260,66</w:t>
            </w:r>
          </w:p>
        </w:tc>
        <w:tc>
          <w:tcPr>
            <w:tcW w:w="842" w:type="pct"/>
            <w:tcBorders>
              <w:top w:val="single" w:sz="4" w:space="0" w:color="auto"/>
              <w:left w:val="single" w:sz="4" w:space="0" w:color="auto"/>
              <w:bottom w:val="single" w:sz="4" w:space="0" w:color="auto"/>
              <w:right w:val="single" w:sz="4" w:space="0" w:color="auto"/>
            </w:tcBorders>
          </w:tcPr>
          <w:p w14:paraId="279DAD32" w14:textId="5F17D843" w:rsidR="009455C0" w:rsidRPr="009B0379" w:rsidRDefault="000E3294" w:rsidP="000E3294">
            <w:r>
              <w:t>S</w:t>
            </w:r>
            <w:r w:rsidRPr="000E3294">
              <w:t>ugedo, sugadintas</w:t>
            </w:r>
          </w:p>
        </w:tc>
      </w:tr>
      <w:tr w:rsidR="009455C0" w14:paraId="3FE6E5B0" w14:textId="670A2024" w:rsidTr="004E4E2B">
        <w:tc>
          <w:tcPr>
            <w:tcW w:w="290" w:type="pct"/>
            <w:tcBorders>
              <w:top w:val="single" w:sz="4" w:space="0" w:color="auto"/>
              <w:left w:val="single" w:sz="4" w:space="0" w:color="auto"/>
              <w:bottom w:val="single" w:sz="4" w:space="0" w:color="auto"/>
              <w:right w:val="single" w:sz="4" w:space="0" w:color="auto"/>
            </w:tcBorders>
          </w:tcPr>
          <w:p w14:paraId="661932D4" w14:textId="0ED9B490" w:rsidR="009455C0" w:rsidRDefault="009455C0" w:rsidP="009455C0">
            <w:r w:rsidRPr="00E93817">
              <w:t>3.</w:t>
            </w:r>
          </w:p>
        </w:tc>
        <w:tc>
          <w:tcPr>
            <w:tcW w:w="1034" w:type="pct"/>
            <w:tcBorders>
              <w:top w:val="single" w:sz="4" w:space="0" w:color="auto"/>
              <w:left w:val="single" w:sz="4" w:space="0" w:color="auto"/>
              <w:bottom w:val="single" w:sz="4" w:space="0" w:color="auto"/>
              <w:right w:val="single" w:sz="4" w:space="0" w:color="auto"/>
            </w:tcBorders>
          </w:tcPr>
          <w:p w14:paraId="6FBFE45A" w14:textId="50F0BF45" w:rsidR="009455C0" w:rsidRPr="009B0379" w:rsidRDefault="009455C0" w:rsidP="009455C0">
            <w:r w:rsidRPr="009B0379">
              <w:t>Žirklės</w:t>
            </w:r>
          </w:p>
        </w:tc>
        <w:tc>
          <w:tcPr>
            <w:tcW w:w="562" w:type="pct"/>
            <w:tcBorders>
              <w:top w:val="single" w:sz="4" w:space="0" w:color="auto"/>
              <w:left w:val="single" w:sz="4" w:space="0" w:color="auto"/>
              <w:bottom w:val="single" w:sz="4" w:space="0" w:color="auto"/>
              <w:right w:val="single" w:sz="4" w:space="0" w:color="auto"/>
            </w:tcBorders>
          </w:tcPr>
          <w:p w14:paraId="2FA83BC5" w14:textId="5E2C6B15" w:rsidR="009455C0" w:rsidRPr="009B0379" w:rsidRDefault="009455C0" w:rsidP="009455C0">
            <w:pPr>
              <w:jc w:val="right"/>
            </w:pPr>
            <w:r w:rsidRPr="009B0379">
              <w:t>2009</w:t>
            </w:r>
          </w:p>
        </w:tc>
        <w:tc>
          <w:tcPr>
            <w:tcW w:w="653" w:type="pct"/>
            <w:tcBorders>
              <w:top w:val="single" w:sz="4" w:space="0" w:color="auto"/>
              <w:left w:val="single" w:sz="4" w:space="0" w:color="auto"/>
              <w:bottom w:val="single" w:sz="4" w:space="0" w:color="auto"/>
              <w:right w:val="single" w:sz="4" w:space="0" w:color="auto"/>
            </w:tcBorders>
          </w:tcPr>
          <w:p w14:paraId="6409BDC5" w14:textId="0B9ED4EC" w:rsidR="009455C0" w:rsidRPr="009B0379" w:rsidRDefault="009455C0" w:rsidP="009455C0">
            <w:pPr>
              <w:jc w:val="right"/>
            </w:pPr>
            <w:r w:rsidRPr="009B0379">
              <w:t>071-0459</w:t>
            </w:r>
          </w:p>
        </w:tc>
        <w:tc>
          <w:tcPr>
            <w:tcW w:w="478" w:type="pct"/>
            <w:tcBorders>
              <w:top w:val="single" w:sz="4" w:space="0" w:color="auto"/>
              <w:left w:val="single" w:sz="4" w:space="0" w:color="auto"/>
              <w:bottom w:val="single" w:sz="4" w:space="0" w:color="auto"/>
              <w:right w:val="single" w:sz="4" w:space="0" w:color="auto"/>
            </w:tcBorders>
          </w:tcPr>
          <w:p w14:paraId="64C21A29" w14:textId="27601CA3" w:rsidR="009455C0" w:rsidRPr="009B0379" w:rsidRDefault="009455C0" w:rsidP="009455C0">
            <w:pPr>
              <w:jc w:val="right"/>
            </w:pPr>
            <w:r w:rsidRPr="009B0379">
              <w:t>1</w:t>
            </w:r>
          </w:p>
        </w:tc>
        <w:tc>
          <w:tcPr>
            <w:tcW w:w="575" w:type="pct"/>
            <w:tcBorders>
              <w:top w:val="single" w:sz="4" w:space="0" w:color="auto"/>
              <w:left w:val="single" w:sz="4" w:space="0" w:color="auto"/>
              <w:bottom w:val="single" w:sz="4" w:space="0" w:color="auto"/>
              <w:right w:val="single" w:sz="4" w:space="0" w:color="auto"/>
            </w:tcBorders>
          </w:tcPr>
          <w:p w14:paraId="057290CF" w14:textId="40910156" w:rsidR="009455C0" w:rsidRPr="009B0379" w:rsidRDefault="009455C0" w:rsidP="009455C0">
            <w:pPr>
              <w:jc w:val="right"/>
            </w:pPr>
            <w:r w:rsidRPr="009B0379">
              <w:t>0,08</w:t>
            </w:r>
          </w:p>
        </w:tc>
        <w:tc>
          <w:tcPr>
            <w:tcW w:w="564" w:type="pct"/>
            <w:tcBorders>
              <w:top w:val="single" w:sz="4" w:space="0" w:color="auto"/>
              <w:left w:val="single" w:sz="4" w:space="0" w:color="auto"/>
              <w:bottom w:val="single" w:sz="4" w:space="0" w:color="auto"/>
              <w:right w:val="single" w:sz="4" w:space="0" w:color="auto"/>
            </w:tcBorders>
          </w:tcPr>
          <w:p w14:paraId="1729F69F" w14:textId="4011A8D4" w:rsidR="009455C0" w:rsidRPr="009B0379" w:rsidRDefault="009455C0" w:rsidP="009455C0">
            <w:pPr>
              <w:jc w:val="right"/>
            </w:pPr>
            <w:r w:rsidRPr="009B0379">
              <w:t>0,08</w:t>
            </w:r>
          </w:p>
        </w:tc>
        <w:tc>
          <w:tcPr>
            <w:tcW w:w="842" w:type="pct"/>
            <w:tcBorders>
              <w:top w:val="single" w:sz="4" w:space="0" w:color="auto"/>
              <w:left w:val="single" w:sz="4" w:space="0" w:color="auto"/>
              <w:bottom w:val="single" w:sz="4" w:space="0" w:color="auto"/>
              <w:right w:val="single" w:sz="4" w:space="0" w:color="auto"/>
            </w:tcBorders>
          </w:tcPr>
          <w:p w14:paraId="0A800223" w14:textId="5458CBED" w:rsidR="009455C0" w:rsidRPr="009B0379" w:rsidRDefault="000E3294" w:rsidP="000E3294">
            <w:r w:rsidRPr="000E3294">
              <w:t>Sugedo, sugadintas</w:t>
            </w:r>
          </w:p>
        </w:tc>
      </w:tr>
      <w:tr w:rsidR="009455C0" w14:paraId="589E6807" w14:textId="6BDEB242" w:rsidTr="004E4E2B">
        <w:tc>
          <w:tcPr>
            <w:tcW w:w="290" w:type="pct"/>
            <w:tcBorders>
              <w:top w:val="single" w:sz="4" w:space="0" w:color="auto"/>
              <w:left w:val="single" w:sz="4" w:space="0" w:color="auto"/>
              <w:bottom w:val="single" w:sz="4" w:space="0" w:color="auto"/>
              <w:right w:val="single" w:sz="4" w:space="0" w:color="auto"/>
            </w:tcBorders>
          </w:tcPr>
          <w:p w14:paraId="11EE6019" w14:textId="1F7B4AB0" w:rsidR="009455C0" w:rsidRDefault="009455C0" w:rsidP="009455C0">
            <w:r w:rsidRPr="00E93817">
              <w:t>4.</w:t>
            </w:r>
          </w:p>
        </w:tc>
        <w:tc>
          <w:tcPr>
            <w:tcW w:w="1034" w:type="pct"/>
            <w:tcBorders>
              <w:top w:val="single" w:sz="4" w:space="0" w:color="auto"/>
              <w:left w:val="single" w:sz="4" w:space="0" w:color="auto"/>
              <w:bottom w:val="single" w:sz="4" w:space="0" w:color="auto"/>
              <w:right w:val="single" w:sz="4" w:space="0" w:color="auto"/>
            </w:tcBorders>
          </w:tcPr>
          <w:p w14:paraId="00E966DE" w14:textId="57ED1721" w:rsidR="009455C0" w:rsidRPr="009B0379" w:rsidRDefault="009455C0" w:rsidP="009455C0">
            <w:r w:rsidRPr="009B0379">
              <w:t>Gaisrinė žarna 38-30</w:t>
            </w:r>
          </w:p>
        </w:tc>
        <w:tc>
          <w:tcPr>
            <w:tcW w:w="562" w:type="pct"/>
            <w:tcBorders>
              <w:top w:val="single" w:sz="4" w:space="0" w:color="auto"/>
              <w:left w:val="single" w:sz="4" w:space="0" w:color="auto"/>
              <w:bottom w:val="single" w:sz="4" w:space="0" w:color="auto"/>
              <w:right w:val="single" w:sz="4" w:space="0" w:color="auto"/>
            </w:tcBorders>
          </w:tcPr>
          <w:p w14:paraId="151C0694" w14:textId="6914E0F0" w:rsidR="009455C0" w:rsidRPr="009B0379" w:rsidRDefault="009455C0" w:rsidP="009455C0">
            <w:pPr>
              <w:jc w:val="right"/>
            </w:pPr>
            <w:r w:rsidRPr="009B0379">
              <w:t>2009</w:t>
            </w:r>
          </w:p>
        </w:tc>
        <w:tc>
          <w:tcPr>
            <w:tcW w:w="653" w:type="pct"/>
            <w:tcBorders>
              <w:top w:val="single" w:sz="4" w:space="0" w:color="auto"/>
              <w:left w:val="single" w:sz="4" w:space="0" w:color="auto"/>
              <w:bottom w:val="single" w:sz="4" w:space="0" w:color="auto"/>
              <w:right w:val="single" w:sz="4" w:space="0" w:color="auto"/>
            </w:tcBorders>
          </w:tcPr>
          <w:p w14:paraId="6F350A85" w14:textId="675B0C71" w:rsidR="009455C0" w:rsidRPr="009B0379" w:rsidRDefault="009455C0" w:rsidP="009455C0">
            <w:pPr>
              <w:jc w:val="right"/>
            </w:pPr>
            <w:r w:rsidRPr="009B0379">
              <w:t>071-0444</w:t>
            </w:r>
          </w:p>
        </w:tc>
        <w:tc>
          <w:tcPr>
            <w:tcW w:w="478" w:type="pct"/>
            <w:tcBorders>
              <w:top w:val="single" w:sz="4" w:space="0" w:color="auto"/>
              <w:left w:val="single" w:sz="4" w:space="0" w:color="auto"/>
              <w:bottom w:val="single" w:sz="4" w:space="0" w:color="auto"/>
              <w:right w:val="single" w:sz="4" w:space="0" w:color="auto"/>
            </w:tcBorders>
          </w:tcPr>
          <w:p w14:paraId="60E182D8" w14:textId="2D37620C" w:rsidR="009455C0" w:rsidRPr="009B0379" w:rsidRDefault="009455C0" w:rsidP="009455C0">
            <w:pPr>
              <w:jc w:val="right"/>
            </w:pPr>
            <w:r w:rsidRPr="009B0379">
              <w:t>2</w:t>
            </w:r>
          </w:p>
        </w:tc>
        <w:tc>
          <w:tcPr>
            <w:tcW w:w="575" w:type="pct"/>
            <w:tcBorders>
              <w:top w:val="single" w:sz="4" w:space="0" w:color="auto"/>
              <w:left w:val="single" w:sz="4" w:space="0" w:color="auto"/>
              <w:bottom w:val="single" w:sz="4" w:space="0" w:color="auto"/>
              <w:right w:val="single" w:sz="4" w:space="0" w:color="auto"/>
            </w:tcBorders>
          </w:tcPr>
          <w:p w14:paraId="466577B4" w14:textId="15ED25B3" w:rsidR="009455C0" w:rsidRPr="009B0379" w:rsidRDefault="009455C0" w:rsidP="009455C0">
            <w:pPr>
              <w:jc w:val="right"/>
            </w:pPr>
            <w:r w:rsidRPr="009B0379">
              <w:t>7,675</w:t>
            </w:r>
          </w:p>
        </w:tc>
        <w:tc>
          <w:tcPr>
            <w:tcW w:w="564" w:type="pct"/>
            <w:tcBorders>
              <w:top w:val="single" w:sz="4" w:space="0" w:color="auto"/>
              <w:left w:val="single" w:sz="4" w:space="0" w:color="auto"/>
              <w:bottom w:val="single" w:sz="4" w:space="0" w:color="auto"/>
              <w:right w:val="single" w:sz="4" w:space="0" w:color="auto"/>
            </w:tcBorders>
          </w:tcPr>
          <w:p w14:paraId="3DAE090F" w14:textId="0086A5A9" w:rsidR="009455C0" w:rsidRPr="009B0379" w:rsidRDefault="009455C0" w:rsidP="009455C0">
            <w:pPr>
              <w:jc w:val="right"/>
            </w:pPr>
            <w:r w:rsidRPr="009B0379">
              <w:t>15,35</w:t>
            </w:r>
          </w:p>
        </w:tc>
        <w:tc>
          <w:tcPr>
            <w:tcW w:w="842" w:type="pct"/>
            <w:tcBorders>
              <w:top w:val="single" w:sz="4" w:space="0" w:color="auto"/>
              <w:left w:val="single" w:sz="4" w:space="0" w:color="auto"/>
              <w:bottom w:val="single" w:sz="4" w:space="0" w:color="auto"/>
              <w:right w:val="single" w:sz="4" w:space="0" w:color="auto"/>
            </w:tcBorders>
          </w:tcPr>
          <w:p w14:paraId="59697AFF" w14:textId="2D90AC40" w:rsidR="009455C0" w:rsidRPr="009B0379" w:rsidRDefault="009455C0" w:rsidP="000E3294">
            <w:r w:rsidRPr="004A189E">
              <w:t>Sudegusios, prakiurusios</w:t>
            </w:r>
          </w:p>
        </w:tc>
      </w:tr>
      <w:tr w:rsidR="009455C0" w14:paraId="7FCCAA42" w14:textId="3EA06D91" w:rsidTr="004E4E2B">
        <w:tc>
          <w:tcPr>
            <w:tcW w:w="290" w:type="pct"/>
            <w:tcBorders>
              <w:top w:val="single" w:sz="4" w:space="0" w:color="auto"/>
              <w:left w:val="single" w:sz="4" w:space="0" w:color="auto"/>
              <w:bottom w:val="single" w:sz="4" w:space="0" w:color="auto"/>
              <w:right w:val="single" w:sz="4" w:space="0" w:color="auto"/>
            </w:tcBorders>
          </w:tcPr>
          <w:p w14:paraId="4C2BCC0E" w14:textId="43C29C09" w:rsidR="009455C0" w:rsidRDefault="009455C0" w:rsidP="009455C0">
            <w:r w:rsidRPr="00E93817">
              <w:t>5.</w:t>
            </w:r>
          </w:p>
        </w:tc>
        <w:tc>
          <w:tcPr>
            <w:tcW w:w="1034" w:type="pct"/>
            <w:tcBorders>
              <w:top w:val="single" w:sz="4" w:space="0" w:color="auto"/>
              <w:left w:val="single" w:sz="4" w:space="0" w:color="auto"/>
              <w:bottom w:val="single" w:sz="4" w:space="0" w:color="auto"/>
              <w:right w:val="single" w:sz="4" w:space="0" w:color="auto"/>
            </w:tcBorders>
          </w:tcPr>
          <w:p w14:paraId="47401EA9" w14:textId="1BE8E51B" w:rsidR="009455C0" w:rsidRPr="009B0379" w:rsidRDefault="009455C0" w:rsidP="009455C0">
            <w:r w:rsidRPr="009B0379">
              <w:t>Kastuvas</w:t>
            </w:r>
          </w:p>
        </w:tc>
        <w:tc>
          <w:tcPr>
            <w:tcW w:w="562" w:type="pct"/>
            <w:tcBorders>
              <w:top w:val="single" w:sz="4" w:space="0" w:color="auto"/>
              <w:left w:val="single" w:sz="4" w:space="0" w:color="auto"/>
              <w:bottom w:val="single" w:sz="4" w:space="0" w:color="auto"/>
              <w:right w:val="single" w:sz="4" w:space="0" w:color="auto"/>
            </w:tcBorders>
          </w:tcPr>
          <w:p w14:paraId="01E5109D" w14:textId="61064EFF" w:rsidR="009455C0" w:rsidRPr="009B0379" w:rsidRDefault="009455C0" w:rsidP="009455C0">
            <w:pPr>
              <w:jc w:val="right"/>
            </w:pPr>
            <w:r w:rsidRPr="009B0379">
              <w:t>2009</w:t>
            </w:r>
          </w:p>
        </w:tc>
        <w:tc>
          <w:tcPr>
            <w:tcW w:w="653" w:type="pct"/>
            <w:tcBorders>
              <w:top w:val="single" w:sz="4" w:space="0" w:color="auto"/>
              <w:left w:val="single" w:sz="4" w:space="0" w:color="auto"/>
              <w:bottom w:val="single" w:sz="4" w:space="0" w:color="auto"/>
              <w:right w:val="single" w:sz="4" w:space="0" w:color="auto"/>
            </w:tcBorders>
          </w:tcPr>
          <w:p w14:paraId="4BBB1AFF" w14:textId="2AF9396C" w:rsidR="009455C0" w:rsidRPr="009B0379" w:rsidRDefault="009455C0" w:rsidP="009455C0">
            <w:pPr>
              <w:jc w:val="right"/>
            </w:pPr>
            <w:r w:rsidRPr="009B0379">
              <w:t>071-0414</w:t>
            </w:r>
          </w:p>
        </w:tc>
        <w:tc>
          <w:tcPr>
            <w:tcW w:w="478" w:type="pct"/>
            <w:tcBorders>
              <w:top w:val="single" w:sz="4" w:space="0" w:color="auto"/>
              <w:left w:val="single" w:sz="4" w:space="0" w:color="auto"/>
              <w:bottom w:val="single" w:sz="4" w:space="0" w:color="auto"/>
              <w:right w:val="single" w:sz="4" w:space="0" w:color="auto"/>
            </w:tcBorders>
          </w:tcPr>
          <w:p w14:paraId="640778CF" w14:textId="40B92F1D" w:rsidR="009455C0" w:rsidRPr="009B0379" w:rsidRDefault="009455C0" w:rsidP="009455C0">
            <w:pPr>
              <w:jc w:val="right"/>
            </w:pPr>
            <w:r w:rsidRPr="009B0379">
              <w:t>1</w:t>
            </w:r>
          </w:p>
        </w:tc>
        <w:tc>
          <w:tcPr>
            <w:tcW w:w="575" w:type="pct"/>
            <w:tcBorders>
              <w:top w:val="single" w:sz="4" w:space="0" w:color="auto"/>
              <w:left w:val="single" w:sz="4" w:space="0" w:color="auto"/>
              <w:bottom w:val="single" w:sz="4" w:space="0" w:color="auto"/>
              <w:right w:val="single" w:sz="4" w:space="0" w:color="auto"/>
            </w:tcBorders>
          </w:tcPr>
          <w:p w14:paraId="0DB29BAE" w14:textId="45CBF541" w:rsidR="009455C0" w:rsidRPr="009B0379" w:rsidRDefault="009455C0" w:rsidP="009455C0">
            <w:pPr>
              <w:jc w:val="right"/>
            </w:pPr>
            <w:r w:rsidRPr="009B0379">
              <w:t>3,11</w:t>
            </w:r>
          </w:p>
        </w:tc>
        <w:tc>
          <w:tcPr>
            <w:tcW w:w="564" w:type="pct"/>
            <w:tcBorders>
              <w:top w:val="single" w:sz="4" w:space="0" w:color="auto"/>
              <w:left w:val="single" w:sz="4" w:space="0" w:color="auto"/>
              <w:bottom w:val="single" w:sz="4" w:space="0" w:color="auto"/>
              <w:right w:val="single" w:sz="4" w:space="0" w:color="auto"/>
            </w:tcBorders>
          </w:tcPr>
          <w:p w14:paraId="180B2D11" w14:textId="488DF34D" w:rsidR="009455C0" w:rsidRPr="009B0379" w:rsidRDefault="009455C0" w:rsidP="009455C0">
            <w:pPr>
              <w:jc w:val="right"/>
            </w:pPr>
            <w:r w:rsidRPr="009B0379">
              <w:t>3,11</w:t>
            </w:r>
          </w:p>
        </w:tc>
        <w:tc>
          <w:tcPr>
            <w:tcW w:w="842" w:type="pct"/>
            <w:tcBorders>
              <w:top w:val="single" w:sz="4" w:space="0" w:color="auto"/>
              <w:left w:val="single" w:sz="4" w:space="0" w:color="auto"/>
              <w:bottom w:val="single" w:sz="4" w:space="0" w:color="auto"/>
              <w:right w:val="single" w:sz="4" w:space="0" w:color="auto"/>
            </w:tcBorders>
          </w:tcPr>
          <w:p w14:paraId="2B9820DA" w14:textId="00E2573B" w:rsidR="009455C0" w:rsidRPr="009B0379" w:rsidRDefault="000E3294" w:rsidP="000E3294">
            <w:r>
              <w:t>S</w:t>
            </w:r>
            <w:r w:rsidRPr="000E3294">
              <w:t>ugedo, sugadintas</w:t>
            </w:r>
          </w:p>
        </w:tc>
      </w:tr>
      <w:tr w:rsidR="009455C0" w14:paraId="6E2D3ACF" w14:textId="0631287C" w:rsidTr="004E4E2B">
        <w:tc>
          <w:tcPr>
            <w:tcW w:w="290" w:type="pct"/>
            <w:tcBorders>
              <w:top w:val="single" w:sz="4" w:space="0" w:color="auto"/>
              <w:left w:val="single" w:sz="4" w:space="0" w:color="auto"/>
              <w:bottom w:val="single" w:sz="4" w:space="0" w:color="auto"/>
              <w:right w:val="single" w:sz="4" w:space="0" w:color="auto"/>
            </w:tcBorders>
          </w:tcPr>
          <w:p w14:paraId="34F038BB" w14:textId="18C7FA72" w:rsidR="009455C0" w:rsidRDefault="009455C0" w:rsidP="009455C0">
            <w:r w:rsidRPr="00E93817">
              <w:t xml:space="preserve">6. </w:t>
            </w:r>
          </w:p>
        </w:tc>
        <w:tc>
          <w:tcPr>
            <w:tcW w:w="1034" w:type="pct"/>
            <w:tcBorders>
              <w:top w:val="single" w:sz="4" w:space="0" w:color="auto"/>
              <w:left w:val="single" w:sz="4" w:space="0" w:color="auto"/>
              <w:bottom w:val="single" w:sz="4" w:space="0" w:color="auto"/>
              <w:right w:val="single" w:sz="4" w:space="0" w:color="auto"/>
            </w:tcBorders>
          </w:tcPr>
          <w:p w14:paraId="7EBD1D05" w14:textId="4ADF9E56" w:rsidR="009455C0" w:rsidRPr="009B0379" w:rsidRDefault="009455C0" w:rsidP="009455C0">
            <w:r w:rsidRPr="009B0379">
              <w:t>Kablinės kopėčios</w:t>
            </w:r>
          </w:p>
        </w:tc>
        <w:tc>
          <w:tcPr>
            <w:tcW w:w="562" w:type="pct"/>
            <w:tcBorders>
              <w:top w:val="single" w:sz="4" w:space="0" w:color="auto"/>
              <w:left w:val="single" w:sz="4" w:space="0" w:color="auto"/>
              <w:bottom w:val="single" w:sz="4" w:space="0" w:color="auto"/>
              <w:right w:val="single" w:sz="4" w:space="0" w:color="auto"/>
            </w:tcBorders>
          </w:tcPr>
          <w:p w14:paraId="380F46C6" w14:textId="4A11777C" w:rsidR="009455C0" w:rsidRPr="009B0379" w:rsidRDefault="009455C0" w:rsidP="009455C0">
            <w:pPr>
              <w:jc w:val="right"/>
            </w:pPr>
            <w:r w:rsidRPr="009B0379">
              <w:t>2009</w:t>
            </w:r>
          </w:p>
        </w:tc>
        <w:tc>
          <w:tcPr>
            <w:tcW w:w="653" w:type="pct"/>
            <w:tcBorders>
              <w:top w:val="single" w:sz="4" w:space="0" w:color="auto"/>
              <w:left w:val="single" w:sz="4" w:space="0" w:color="auto"/>
              <w:bottom w:val="single" w:sz="4" w:space="0" w:color="auto"/>
              <w:right w:val="single" w:sz="4" w:space="0" w:color="auto"/>
            </w:tcBorders>
          </w:tcPr>
          <w:p w14:paraId="3D1ADA72" w14:textId="361CAD11" w:rsidR="009455C0" w:rsidRPr="009B0379" w:rsidRDefault="009455C0" w:rsidP="009455C0">
            <w:pPr>
              <w:jc w:val="right"/>
            </w:pPr>
            <w:r w:rsidRPr="009B0379">
              <w:t>071-0447</w:t>
            </w:r>
          </w:p>
        </w:tc>
        <w:tc>
          <w:tcPr>
            <w:tcW w:w="478" w:type="pct"/>
            <w:tcBorders>
              <w:top w:val="single" w:sz="4" w:space="0" w:color="auto"/>
              <w:left w:val="single" w:sz="4" w:space="0" w:color="auto"/>
              <w:bottom w:val="single" w:sz="4" w:space="0" w:color="auto"/>
              <w:right w:val="single" w:sz="4" w:space="0" w:color="auto"/>
            </w:tcBorders>
          </w:tcPr>
          <w:p w14:paraId="4A3B09F3" w14:textId="1B5153B0" w:rsidR="009455C0" w:rsidRPr="009B0379" w:rsidRDefault="009455C0" w:rsidP="009455C0">
            <w:pPr>
              <w:jc w:val="right"/>
            </w:pPr>
            <w:r w:rsidRPr="009B0379">
              <w:t>1</w:t>
            </w:r>
          </w:p>
        </w:tc>
        <w:tc>
          <w:tcPr>
            <w:tcW w:w="575" w:type="pct"/>
            <w:tcBorders>
              <w:top w:val="single" w:sz="4" w:space="0" w:color="auto"/>
              <w:left w:val="single" w:sz="4" w:space="0" w:color="auto"/>
              <w:bottom w:val="single" w:sz="4" w:space="0" w:color="auto"/>
              <w:right w:val="single" w:sz="4" w:space="0" w:color="auto"/>
            </w:tcBorders>
          </w:tcPr>
          <w:p w14:paraId="55F99481" w14:textId="3C8CA56A" w:rsidR="009455C0" w:rsidRPr="009B0379" w:rsidRDefault="009455C0" w:rsidP="009455C0">
            <w:pPr>
              <w:jc w:val="right"/>
            </w:pPr>
            <w:r w:rsidRPr="009B0379">
              <w:t>167,40</w:t>
            </w:r>
          </w:p>
        </w:tc>
        <w:tc>
          <w:tcPr>
            <w:tcW w:w="564" w:type="pct"/>
            <w:tcBorders>
              <w:top w:val="single" w:sz="4" w:space="0" w:color="auto"/>
              <w:left w:val="single" w:sz="4" w:space="0" w:color="auto"/>
              <w:bottom w:val="single" w:sz="4" w:space="0" w:color="auto"/>
              <w:right w:val="single" w:sz="4" w:space="0" w:color="auto"/>
            </w:tcBorders>
          </w:tcPr>
          <w:p w14:paraId="62C301E9" w14:textId="08BB9F94" w:rsidR="009455C0" w:rsidRPr="009B0379" w:rsidRDefault="009455C0" w:rsidP="009455C0">
            <w:pPr>
              <w:jc w:val="right"/>
            </w:pPr>
            <w:r w:rsidRPr="009B0379">
              <w:t>167,40</w:t>
            </w:r>
          </w:p>
        </w:tc>
        <w:tc>
          <w:tcPr>
            <w:tcW w:w="842" w:type="pct"/>
            <w:tcBorders>
              <w:top w:val="single" w:sz="4" w:space="0" w:color="auto"/>
              <w:left w:val="single" w:sz="4" w:space="0" w:color="auto"/>
              <w:bottom w:val="single" w:sz="4" w:space="0" w:color="auto"/>
              <w:right w:val="single" w:sz="4" w:space="0" w:color="auto"/>
            </w:tcBorders>
          </w:tcPr>
          <w:p w14:paraId="26EAD5FF" w14:textId="562E92D2" w:rsidR="009455C0" w:rsidRPr="009B0379" w:rsidRDefault="000E3294" w:rsidP="000E3294">
            <w:r>
              <w:t>S</w:t>
            </w:r>
            <w:r w:rsidRPr="000E3294">
              <w:t>ugedo, sugadintas</w:t>
            </w:r>
          </w:p>
        </w:tc>
      </w:tr>
      <w:tr w:rsidR="009455C0" w14:paraId="20C05A24" w14:textId="1A204CEA" w:rsidTr="004E4E2B">
        <w:tc>
          <w:tcPr>
            <w:tcW w:w="290" w:type="pct"/>
            <w:tcBorders>
              <w:top w:val="single" w:sz="4" w:space="0" w:color="auto"/>
              <w:left w:val="single" w:sz="4" w:space="0" w:color="auto"/>
              <w:bottom w:val="single" w:sz="4" w:space="0" w:color="auto"/>
              <w:right w:val="single" w:sz="4" w:space="0" w:color="auto"/>
            </w:tcBorders>
          </w:tcPr>
          <w:p w14:paraId="74B90DC7" w14:textId="7FBC39D1" w:rsidR="009455C0" w:rsidRDefault="009455C0" w:rsidP="009455C0">
            <w:r w:rsidRPr="00E93817">
              <w:t>7.</w:t>
            </w:r>
          </w:p>
        </w:tc>
        <w:tc>
          <w:tcPr>
            <w:tcW w:w="1034" w:type="pct"/>
            <w:tcBorders>
              <w:top w:val="single" w:sz="4" w:space="0" w:color="auto"/>
              <w:left w:val="single" w:sz="4" w:space="0" w:color="auto"/>
              <w:bottom w:val="single" w:sz="4" w:space="0" w:color="auto"/>
              <w:right w:val="single" w:sz="4" w:space="0" w:color="auto"/>
            </w:tcBorders>
          </w:tcPr>
          <w:p w14:paraId="7A527FF4" w14:textId="7302FF8F" w:rsidR="009455C0" w:rsidRPr="009B0379" w:rsidRDefault="009455C0" w:rsidP="009455C0">
            <w:r w:rsidRPr="009B0379">
              <w:t>Gaisrinis diržas</w:t>
            </w:r>
          </w:p>
        </w:tc>
        <w:tc>
          <w:tcPr>
            <w:tcW w:w="562" w:type="pct"/>
            <w:tcBorders>
              <w:top w:val="single" w:sz="4" w:space="0" w:color="auto"/>
              <w:left w:val="single" w:sz="4" w:space="0" w:color="auto"/>
              <w:bottom w:val="single" w:sz="4" w:space="0" w:color="auto"/>
              <w:right w:val="single" w:sz="4" w:space="0" w:color="auto"/>
            </w:tcBorders>
          </w:tcPr>
          <w:p w14:paraId="4A03ACCD" w14:textId="1B21AAA3" w:rsidR="009455C0" w:rsidRPr="009B0379" w:rsidRDefault="009455C0" w:rsidP="009455C0">
            <w:pPr>
              <w:jc w:val="right"/>
            </w:pPr>
            <w:r w:rsidRPr="009B0379">
              <w:t>2009</w:t>
            </w:r>
          </w:p>
        </w:tc>
        <w:tc>
          <w:tcPr>
            <w:tcW w:w="653" w:type="pct"/>
            <w:tcBorders>
              <w:top w:val="single" w:sz="4" w:space="0" w:color="auto"/>
              <w:left w:val="single" w:sz="4" w:space="0" w:color="auto"/>
              <w:bottom w:val="single" w:sz="4" w:space="0" w:color="auto"/>
              <w:right w:val="single" w:sz="4" w:space="0" w:color="auto"/>
            </w:tcBorders>
          </w:tcPr>
          <w:p w14:paraId="0A090360" w14:textId="05282DEF" w:rsidR="009455C0" w:rsidRPr="009B0379" w:rsidRDefault="009455C0" w:rsidP="009455C0">
            <w:pPr>
              <w:jc w:val="right"/>
            </w:pPr>
            <w:r w:rsidRPr="009B0379">
              <w:t>071-0419</w:t>
            </w:r>
          </w:p>
        </w:tc>
        <w:tc>
          <w:tcPr>
            <w:tcW w:w="478" w:type="pct"/>
            <w:tcBorders>
              <w:top w:val="single" w:sz="4" w:space="0" w:color="auto"/>
              <w:left w:val="single" w:sz="4" w:space="0" w:color="auto"/>
              <w:bottom w:val="single" w:sz="4" w:space="0" w:color="auto"/>
              <w:right w:val="single" w:sz="4" w:space="0" w:color="auto"/>
            </w:tcBorders>
          </w:tcPr>
          <w:p w14:paraId="16D3379E" w14:textId="1A044CD9" w:rsidR="009455C0" w:rsidRPr="009B0379" w:rsidRDefault="009455C0" w:rsidP="009455C0">
            <w:pPr>
              <w:jc w:val="right"/>
            </w:pPr>
            <w:r w:rsidRPr="009B0379">
              <w:t>2</w:t>
            </w:r>
          </w:p>
        </w:tc>
        <w:tc>
          <w:tcPr>
            <w:tcW w:w="575" w:type="pct"/>
            <w:tcBorders>
              <w:top w:val="single" w:sz="4" w:space="0" w:color="auto"/>
              <w:left w:val="single" w:sz="4" w:space="0" w:color="auto"/>
              <w:bottom w:val="single" w:sz="4" w:space="0" w:color="auto"/>
              <w:right w:val="single" w:sz="4" w:space="0" w:color="auto"/>
            </w:tcBorders>
          </w:tcPr>
          <w:p w14:paraId="400975A6" w14:textId="7AB2B570" w:rsidR="009455C0" w:rsidRPr="009B0379" w:rsidRDefault="009455C0" w:rsidP="009455C0">
            <w:pPr>
              <w:jc w:val="right"/>
            </w:pPr>
            <w:r w:rsidRPr="009B0379">
              <w:t>62,56</w:t>
            </w:r>
          </w:p>
        </w:tc>
        <w:tc>
          <w:tcPr>
            <w:tcW w:w="564" w:type="pct"/>
            <w:tcBorders>
              <w:top w:val="single" w:sz="4" w:space="0" w:color="auto"/>
              <w:left w:val="single" w:sz="4" w:space="0" w:color="auto"/>
              <w:bottom w:val="single" w:sz="4" w:space="0" w:color="auto"/>
              <w:right w:val="single" w:sz="4" w:space="0" w:color="auto"/>
            </w:tcBorders>
          </w:tcPr>
          <w:p w14:paraId="45F3458F" w14:textId="20E59E19" w:rsidR="009455C0" w:rsidRPr="009B0379" w:rsidRDefault="009455C0" w:rsidP="009455C0">
            <w:pPr>
              <w:jc w:val="right"/>
            </w:pPr>
            <w:r w:rsidRPr="009B0379">
              <w:t>125,12</w:t>
            </w:r>
          </w:p>
        </w:tc>
        <w:tc>
          <w:tcPr>
            <w:tcW w:w="842" w:type="pct"/>
            <w:tcBorders>
              <w:top w:val="single" w:sz="4" w:space="0" w:color="auto"/>
              <w:left w:val="single" w:sz="4" w:space="0" w:color="auto"/>
              <w:bottom w:val="single" w:sz="4" w:space="0" w:color="auto"/>
              <w:right w:val="single" w:sz="4" w:space="0" w:color="auto"/>
            </w:tcBorders>
          </w:tcPr>
          <w:p w14:paraId="6433661A" w14:textId="5AFB0FC3" w:rsidR="009455C0" w:rsidRPr="009B0379" w:rsidRDefault="000E3294" w:rsidP="000E3294">
            <w:r w:rsidRPr="000E3294">
              <w:t>Fiziškai nusidėvėjo</w:t>
            </w:r>
          </w:p>
        </w:tc>
      </w:tr>
      <w:tr w:rsidR="009455C0" w14:paraId="760F9369" w14:textId="22E0DD05" w:rsidTr="004E4E2B">
        <w:tc>
          <w:tcPr>
            <w:tcW w:w="290" w:type="pct"/>
            <w:tcBorders>
              <w:top w:val="single" w:sz="4" w:space="0" w:color="auto"/>
              <w:left w:val="single" w:sz="4" w:space="0" w:color="auto"/>
              <w:bottom w:val="single" w:sz="4" w:space="0" w:color="auto"/>
              <w:right w:val="single" w:sz="4" w:space="0" w:color="auto"/>
            </w:tcBorders>
          </w:tcPr>
          <w:p w14:paraId="0DDE1F86" w14:textId="4A096405" w:rsidR="009455C0" w:rsidRDefault="009455C0" w:rsidP="009455C0">
            <w:r w:rsidRPr="00E93817">
              <w:t>8.</w:t>
            </w:r>
          </w:p>
        </w:tc>
        <w:tc>
          <w:tcPr>
            <w:tcW w:w="1034" w:type="pct"/>
            <w:tcBorders>
              <w:top w:val="single" w:sz="4" w:space="0" w:color="auto"/>
              <w:left w:val="single" w:sz="4" w:space="0" w:color="auto"/>
              <w:bottom w:val="single" w:sz="4" w:space="0" w:color="auto"/>
              <w:right w:val="single" w:sz="4" w:space="0" w:color="auto"/>
            </w:tcBorders>
          </w:tcPr>
          <w:p w14:paraId="1D6C0577" w14:textId="654EF7EB" w:rsidR="009455C0" w:rsidRPr="009B0379" w:rsidRDefault="009455C0" w:rsidP="009455C0">
            <w:r w:rsidRPr="009B0379">
              <w:t>Kirvis su dėklu</w:t>
            </w:r>
          </w:p>
        </w:tc>
        <w:tc>
          <w:tcPr>
            <w:tcW w:w="562" w:type="pct"/>
            <w:tcBorders>
              <w:top w:val="single" w:sz="4" w:space="0" w:color="auto"/>
              <w:left w:val="single" w:sz="4" w:space="0" w:color="auto"/>
              <w:bottom w:val="single" w:sz="4" w:space="0" w:color="auto"/>
              <w:right w:val="single" w:sz="4" w:space="0" w:color="auto"/>
            </w:tcBorders>
          </w:tcPr>
          <w:p w14:paraId="541A5908" w14:textId="61C71FA0" w:rsidR="009455C0" w:rsidRPr="009B0379" w:rsidRDefault="009455C0" w:rsidP="009455C0">
            <w:pPr>
              <w:jc w:val="right"/>
            </w:pPr>
            <w:r w:rsidRPr="009B0379">
              <w:t>2009</w:t>
            </w:r>
          </w:p>
        </w:tc>
        <w:tc>
          <w:tcPr>
            <w:tcW w:w="653" w:type="pct"/>
            <w:tcBorders>
              <w:top w:val="single" w:sz="4" w:space="0" w:color="auto"/>
              <w:left w:val="single" w:sz="4" w:space="0" w:color="auto"/>
              <w:bottom w:val="single" w:sz="4" w:space="0" w:color="auto"/>
              <w:right w:val="single" w:sz="4" w:space="0" w:color="auto"/>
            </w:tcBorders>
          </w:tcPr>
          <w:p w14:paraId="11D66798" w14:textId="7176EB9C" w:rsidR="009455C0" w:rsidRPr="009B0379" w:rsidRDefault="009455C0" w:rsidP="009455C0">
            <w:pPr>
              <w:jc w:val="right"/>
            </w:pPr>
            <w:r w:rsidRPr="009B0379">
              <w:t>071-0423</w:t>
            </w:r>
          </w:p>
        </w:tc>
        <w:tc>
          <w:tcPr>
            <w:tcW w:w="478" w:type="pct"/>
            <w:tcBorders>
              <w:top w:val="single" w:sz="4" w:space="0" w:color="auto"/>
              <w:left w:val="single" w:sz="4" w:space="0" w:color="auto"/>
              <w:bottom w:val="single" w:sz="4" w:space="0" w:color="auto"/>
              <w:right w:val="single" w:sz="4" w:space="0" w:color="auto"/>
            </w:tcBorders>
          </w:tcPr>
          <w:p w14:paraId="6950E3F8" w14:textId="3204E65E" w:rsidR="009455C0" w:rsidRPr="009B0379" w:rsidRDefault="009455C0" w:rsidP="009455C0">
            <w:pPr>
              <w:jc w:val="right"/>
            </w:pPr>
            <w:r w:rsidRPr="009B0379">
              <w:t>1</w:t>
            </w:r>
          </w:p>
        </w:tc>
        <w:tc>
          <w:tcPr>
            <w:tcW w:w="575" w:type="pct"/>
            <w:tcBorders>
              <w:top w:val="single" w:sz="4" w:space="0" w:color="auto"/>
              <w:left w:val="single" w:sz="4" w:space="0" w:color="auto"/>
              <w:bottom w:val="single" w:sz="4" w:space="0" w:color="auto"/>
              <w:right w:val="single" w:sz="4" w:space="0" w:color="auto"/>
            </w:tcBorders>
          </w:tcPr>
          <w:p w14:paraId="5F46924F" w14:textId="34E7730A" w:rsidR="009455C0" w:rsidRPr="009B0379" w:rsidRDefault="009455C0" w:rsidP="009455C0">
            <w:pPr>
              <w:jc w:val="right"/>
            </w:pPr>
            <w:r w:rsidRPr="009B0379">
              <w:t>1,07</w:t>
            </w:r>
          </w:p>
        </w:tc>
        <w:tc>
          <w:tcPr>
            <w:tcW w:w="564" w:type="pct"/>
            <w:tcBorders>
              <w:top w:val="single" w:sz="4" w:space="0" w:color="auto"/>
              <w:left w:val="single" w:sz="4" w:space="0" w:color="auto"/>
              <w:bottom w:val="single" w:sz="4" w:space="0" w:color="auto"/>
              <w:right w:val="single" w:sz="4" w:space="0" w:color="auto"/>
            </w:tcBorders>
          </w:tcPr>
          <w:p w14:paraId="3167CC26" w14:textId="23EEFACD" w:rsidR="009455C0" w:rsidRPr="009B0379" w:rsidRDefault="009455C0" w:rsidP="009455C0">
            <w:pPr>
              <w:jc w:val="right"/>
            </w:pPr>
            <w:r w:rsidRPr="009B0379">
              <w:t>1,07</w:t>
            </w:r>
          </w:p>
        </w:tc>
        <w:tc>
          <w:tcPr>
            <w:tcW w:w="842" w:type="pct"/>
            <w:tcBorders>
              <w:top w:val="single" w:sz="4" w:space="0" w:color="auto"/>
              <w:left w:val="single" w:sz="4" w:space="0" w:color="auto"/>
              <w:bottom w:val="single" w:sz="4" w:space="0" w:color="auto"/>
              <w:right w:val="single" w:sz="4" w:space="0" w:color="auto"/>
            </w:tcBorders>
          </w:tcPr>
          <w:p w14:paraId="278BE009" w14:textId="4CA264EE" w:rsidR="009455C0" w:rsidRPr="009B0379" w:rsidRDefault="000E3294" w:rsidP="000E3294">
            <w:r w:rsidRPr="000E3294">
              <w:t>Fiziškai nusidėvėjo</w:t>
            </w:r>
          </w:p>
        </w:tc>
      </w:tr>
      <w:tr w:rsidR="009455C0" w14:paraId="6B7E8557" w14:textId="3C1E7D3B" w:rsidTr="004E4E2B">
        <w:tc>
          <w:tcPr>
            <w:tcW w:w="290" w:type="pct"/>
            <w:tcBorders>
              <w:top w:val="single" w:sz="4" w:space="0" w:color="auto"/>
              <w:left w:val="single" w:sz="4" w:space="0" w:color="auto"/>
              <w:bottom w:val="single" w:sz="4" w:space="0" w:color="auto"/>
              <w:right w:val="single" w:sz="4" w:space="0" w:color="auto"/>
            </w:tcBorders>
          </w:tcPr>
          <w:p w14:paraId="463E42EF" w14:textId="0CDF27B9" w:rsidR="009455C0" w:rsidRDefault="009455C0" w:rsidP="009455C0">
            <w:r w:rsidRPr="00E93817">
              <w:t>9.</w:t>
            </w:r>
          </w:p>
        </w:tc>
        <w:tc>
          <w:tcPr>
            <w:tcW w:w="1034" w:type="pct"/>
            <w:tcBorders>
              <w:top w:val="single" w:sz="4" w:space="0" w:color="auto"/>
              <w:left w:val="single" w:sz="4" w:space="0" w:color="auto"/>
              <w:bottom w:val="single" w:sz="4" w:space="0" w:color="auto"/>
              <w:right w:val="single" w:sz="4" w:space="0" w:color="auto"/>
            </w:tcBorders>
          </w:tcPr>
          <w:p w14:paraId="5D9AA8C8" w14:textId="680392E3" w:rsidR="009455C0" w:rsidRPr="009B0379" w:rsidRDefault="009455C0" w:rsidP="009455C0">
            <w:r w:rsidRPr="009B0379">
              <w:t>Pjūklas</w:t>
            </w:r>
          </w:p>
        </w:tc>
        <w:tc>
          <w:tcPr>
            <w:tcW w:w="562" w:type="pct"/>
            <w:tcBorders>
              <w:top w:val="single" w:sz="4" w:space="0" w:color="auto"/>
              <w:left w:val="single" w:sz="4" w:space="0" w:color="auto"/>
              <w:bottom w:val="single" w:sz="4" w:space="0" w:color="auto"/>
              <w:right w:val="single" w:sz="4" w:space="0" w:color="auto"/>
            </w:tcBorders>
          </w:tcPr>
          <w:p w14:paraId="1149F852" w14:textId="2F152C2C" w:rsidR="009455C0" w:rsidRPr="009B0379" w:rsidRDefault="009455C0" w:rsidP="009455C0">
            <w:pPr>
              <w:jc w:val="right"/>
            </w:pPr>
            <w:r w:rsidRPr="009B0379">
              <w:t>2009</w:t>
            </w:r>
          </w:p>
        </w:tc>
        <w:tc>
          <w:tcPr>
            <w:tcW w:w="653" w:type="pct"/>
            <w:tcBorders>
              <w:top w:val="single" w:sz="4" w:space="0" w:color="auto"/>
              <w:left w:val="single" w:sz="4" w:space="0" w:color="auto"/>
              <w:bottom w:val="single" w:sz="4" w:space="0" w:color="auto"/>
              <w:right w:val="single" w:sz="4" w:space="0" w:color="auto"/>
            </w:tcBorders>
          </w:tcPr>
          <w:p w14:paraId="5DC81856" w14:textId="7A39ABF1" w:rsidR="009455C0" w:rsidRPr="009B0379" w:rsidRDefault="009455C0" w:rsidP="009455C0">
            <w:pPr>
              <w:jc w:val="right"/>
            </w:pPr>
            <w:r w:rsidRPr="009B0379">
              <w:t>071-0430</w:t>
            </w:r>
          </w:p>
        </w:tc>
        <w:tc>
          <w:tcPr>
            <w:tcW w:w="478" w:type="pct"/>
            <w:tcBorders>
              <w:top w:val="single" w:sz="4" w:space="0" w:color="auto"/>
              <w:left w:val="single" w:sz="4" w:space="0" w:color="auto"/>
              <w:bottom w:val="single" w:sz="4" w:space="0" w:color="auto"/>
              <w:right w:val="single" w:sz="4" w:space="0" w:color="auto"/>
            </w:tcBorders>
          </w:tcPr>
          <w:p w14:paraId="605A7E12" w14:textId="01066D35" w:rsidR="009455C0" w:rsidRPr="009B0379" w:rsidRDefault="009455C0" w:rsidP="009455C0">
            <w:pPr>
              <w:jc w:val="right"/>
            </w:pPr>
            <w:r w:rsidRPr="009B0379">
              <w:t>1</w:t>
            </w:r>
          </w:p>
        </w:tc>
        <w:tc>
          <w:tcPr>
            <w:tcW w:w="575" w:type="pct"/>
            <w:tcBorders>
              <w:top w:val="single" w:sz="4" w:space="0" w:color="auto"/>
              <w:left w:val="single" w:sz="4" w:space="0" w:color="auto"/>
              <w:bottom w:val="single" w:sz="4" w:space="0" w:color="auto"/>
              <w:right w:val="single" w:sz="4" w:space="0" w:color="auto"/>
            </w:tcBorders>
          </w:tcPr>
          <w:p w14:paraId="0AA368C9" w14:textId="2E350918" w:rsidR="009455C0" w:rsidRPr="009B0379" w:rsidRDefault="009455C0" w:rsidP="009455C0">
            <w:pPr>
              <w:jc w:val="right"/>
            </w:pPr>
            <w:r w:rsidRPr="009B0379">
              <w:t>3,61</w:t>
            </w:r>
          </w:p>
        </w:tc>
        <w:tc>
          <w:tcPr>
            <w:tcW w:w="564" w:type="pct"/>
            <w:tcBorders>
              <w:top w:val="single" w:sz="4" w:space="0" w:color="auto"/>
              <w:left w:val="single" w:sz="4" w:space="0" w:color="auto"/>
              <w:bottom w:val="single" w:sz="4" w:space="0" w:color="auto"/>
              <w:right w:val="single" w:sz="4" w:space="0" w:color="auto"/>
            </w:tcBorders>
          </w:tcPr>
          <w:p w14:paraId="39F79E3E" w14:textId="22185C85" w:rsidR="009455C0" w:rsidRPr="009B0379" w:rsidRDefault="009455C0" w:rsidP="009455C0">
            <w:pPr>
              <w:jc w:val="right"/>
            </w:pPr>
            <w:r w:rsidRPr="009B0379">
              <w:t>3,61</w:t>
            </w:r>
          </w:p>
        </w:tc>
        <w:tc>
          <w:tcPr>
            <w:tcW w:w="842" w:type="pct"/>
            <w:tcBorders>
              <w:top w:val="single" w:sz="4" w:space="0" w:color="auto"/>
              <w:left w:val="single" w:sz="4" w:space="0" w:color="auto"/>
              <w:bottom w:val="single" w:sz="4" w:space="0" w:color="auto"/>
              <w:right w:val="single" w:sz="4" w:space="0" w:color="auto"/>
            </w:tcBorders>
          </w:tcPr>
          <w:p w14:paraId="78B7109B" w14:textId="5DD5410F" w:rsidR="009455C0" w:rsidRPr="009B0379" w:rsidRDefault="000E3294" w:rsidP="000E3294">
            <w:r w:rsidRPr="000E3294">
              <w:t>Fiziškai nusidėvėjo</w:t>
            </w:r>
          </w:p>
        </w:tc>
      </w:tr>
      <w:tr w:rsidR="009455C0" w14:paraId="0C587C54" w14:textId="2204F1C9" w:rsidTr="004E4E2B">
        <w:tc>
          <w:tcPr>
            <w:tcW w:w="290" w:type="pct"/>
            <w:tcBorders>
              <w:top w:val="single" w:sz="4" w:space="0" w:color="auto"/>
              <w:left w:val="single" w:sz="4" w:space="0" w:color="auto"/>
              <w:bottom w:val="single" w:sz="4" w:space="0" w:color="auto"/>
              <w:right w:val="single" w:sz="4" w:space="0" w:color="auto"/>
            </w:tcBorders>
          </w:tcPr>
          <w:p w14:paraId="58D8CAFB" w14:textId="28BB95E6" w:rsidR="009455C0" w:rsidRDefault="009455C0" w:rsidP="009455C0">
            <w:r w:rsidRPr="00E93817">
              <w:t>10.</w:t>
            </w:r>
          </w:p>
        </w:tc>
        <w:tc>
          <w:tcPr>
            <w:tcW w:w="1034" w:type="pct"/>
            <w:tcBorders>
              <w:top w:val="single" w:sz="4" w:space="0" w:color="auto"/>
              <w:left w:val="single" w:sz="4" w:space="0" w:color="auto"/>
              <w:bottom w:val="single" w:sz="4" w:space="0" w:color="auto"/>
              <w:right w:val="single" w:sz="4" w:space="0" w:color="auto"/>
            </w:tcBorders>
          </w:tcPr>
          <w:p w14:paraId="0FEFE397" w14:textId="3F724EA7" w:rsidR="009455C0" w:rsidRPr="009B0379" w:rsidRDefault="009455C0" w:rsidP="009455C0">
            <w:r w:rsidRPr="009B0379">
              <w:t>Gaisrinė žarna B</w:t>
            </w:r>
          </w:p>
        </w:tc>
        <w:tc>
          <w:tcPr>
            <w:tcW w:w="562" w:type="pct"/>
            <w:tcBorders>
              <w:top w:val="single" w:sz="4" w:space="0" w:color="auto"/>
              <w:left w:val="single" w:sz="4" w:space="0" w:color="auto"/>
              <w:bottom w:val="single" w:sz="4" w:space="0" w:color="auto"/>
              <w:right w:val="single" w:sz="4" w:space="0" w:color="auto"/>
            </w:tcBorders>
          </w:tcPr>
          <w:p w14:paraId="00FADA9F" w14:textId="5A4C4ECD" w:rsidR="009455C0" w:rsidRPr="009B0379" w:rsidRDefault="009455C0" w:rsidP="009455C0">
            <w:pPr>
              <w:jc w:val="right"/>
            </w:pPr>
            <w:r w:rsidRPr="009B0379">
              <w:t>2009</w:t>
            </w:r>
          </w:p>
        </w:tc>
        <w:tc>
          <w:tcPr>
            <w:tcW w:w="653" w:type="pct"/>
            <w:tcBorders>
              <w:top w:val="single" w:sz="4" w:space="0" w:color="auto"/>
              <w:left w:val="single" w:sz="4" w:space="0" w:color="auto"/>
              <w:bottom w:val="single" w:sz="4" w:space="0" w:color="auto"/>
              <w:right w:val="single" w:sz="4" w:space="0" w:color="auto"/>
            </w:tcBorders>
          </w:tcPr>
          <w:p w14:paraId="32A1B32B" w14:textId="11862887" w:rsidR="009455C0" w:rsidRPr="009B0379" w:rsidRDefault="009455C0" w:rsidP="009455C0">
            <w:pPr>
              <w:jc w:val="right"/>
            </w:pPr>
            <w:r w:rsidRPr="009B0379">
              <w:t>071-0443</w:t>
            </w:r>
          </w:p>
        </w:tc>
        <w:tc>
          <w:tcPr>
            <w:tcW w:w="478" w:type="pct"/>
            <w:tcBorders>
              <w:top w:val="single" w:sz="4" w:space="0" w:color="auto"/>
              <w:left w:val="single" w:sz="4" w:space="0" w:color="auto"/>
              <w:bottom w:val="single" w:sz="4" w:space="0" w:color="auto"/>
              <w:right w:val="single" w:sz="4" w:space="0" w:color="auto"/>
            </w:tcBorders>
          </w:tcPr>
          <w:p w14:paraId="00635550" w14:textId="6E98418C" w:rsidR="009455C0" w:rsidRPr="009B0379" w:rsidRDefault="009455C0" w:rsidP="009455C0">
            <w:pPr>
              <w:jc w:val="right"/>
            </w:pPr>
            <w:r w:rsidRPr="009B0379">
              <w:t>2</w:t>
            </w:r>
          </w:p>
        </w:tc>
        <w:tc>
          <w:tcPr>
            <w:tcW w:w="575" w:type="pct"/>
            <w:tcBorders>
              <w:top w:val="single" w:sz="4" w:space="0" w:color="auto"/>
              <w:left w:val="single" w:sz="4" w:space="0" w:color="auto"/>
              <w:bottom w:val="single" w:sz="4" w:space="0" w:color="auto"/>
              <w:right w:val="single" w:sz="4" w:space="0" w:color="auto"/>
            </w:tcBorders>
          </w:tcPr>
          <w:p w14:paraId="7DCC911F" w14:textId="43AABBFB" w:rsidR="009455C0" w:rsidRPr="009B0379" w:rsidRDefault="009455C0" w:rsidP="009455C0">
            <w:pPr>
              <w:jc w:val="right"/>
            </w:pPr>
            <w:r w:rsidRPr="009B0379">
              <w:t>30,8011</w:t>
            </w:r>
          </w:p>
        </w:tc>
        <w:tc>
          <w:tcPr>
            <w:tcW w:w="564" w:type="pct"/>
            <w:tcBorders>
              <w:top w:val="single" w:sz="4" w:space="0" w:color="auto"/>
              <w:left w:val="single" w:sz="4" w:space="0" w:color="auto"/>
              <w:bottom w:val="single" w:sz="4" w:space="0" w:color="auto"/>
              <w:right w:val="single" w:sz="4" w:space="0" w:color="auto"/>
            </w:tcBorders>
          </w:tcPr>
          <w:p w14:paraId="2BE85D85" w14:textId="1BA23030" w:rsidR="009455C0" w:rsidRPr="009B0379" w:rsidRDefault="009455C0" w:rsidP="009455C0">
            <w:pPr>
              <w:jc w:val="right"/>
            </w:pPr>
            <w:r w:rsidRPr="009B0379">
              <w:t>61,60</w:t>
            </w:r>
          </w:p>
        </w:tc>
        <w:tc>
          <w:tcPr>
            <w:tcW w:w="842" w:type="pct"/>
            <w:tcBorders>
              <w:top w:val="single" w:sz="4" w:space="0" w:color="auto"/>
              <w:left w:val="single" w:sz="4" w:space="0" w:color="auto"/>
              <w:bottom w:val="single" w:sz="4" w:space="0" w:color="auto"/>
              <w:right w:val="single" w:sz="4" w:space="0" w:color="auto"/>
            </w:tcBorders>
          </w:tcPr>
          <w:p w14:paraId="32BC8004" w14:textId="4D98D0E3" w:rsidR="009455C0" w:rsidRPr="009B0379" w:rsidRDefault="000E3294" w:rsidP="000E3294">
            <w:r w:rsidRPr="000E3294">
              <w:t>Fiziškai nusidėvėjo</w:t>
            </w:r>
          </w:p>
        </w:tc>
      </w:tr>
      <w:tr w:rsidR="009455C0" w14:paraId="6A367350" w14:textId="0487E4AF" w:rsidTr="004E4E2B">
        <w:tc>
          <w:tcPr>
            <w:tcW w:w="290" w:type="pct"/>
            <w:tcBorders>
              <w:top w:val="single" w:sz="4" w:space="0" w:color="auto"/>
              <w:left w:val="single" w:sz="4" w:space="0" w:color="auto"/>
              <w:bottom w:val="single" w:sz="4" w:space="0" w:color="auto"/>
              <w:right w:val="single" w:sz="4" w:space="0" w:color="auto"/>
            </w:tcBorders>
          </w:tcPr>
          <w:p w14:paraId="3B8FFD70" w14:textId="25703E02" w:rsidR="009455C0" w:rsidRDefault="009455C0" w:rsidP="009455C0">
            <w:r w:rsidRPr="00E93817">
              <w:t>11.</w:t>
            </w:r>
          </w:p>
        </w:tc>
        <w:tc>
          <w:tcPr>
            <w:tcW w:w="1034" w:type="pct"/>
            <w:tcBorders>
              <w:top w:val="single" w:sz="4" w:space="0" w:color="auto"/>
              <w:left w:val="single" w:sz="4" w:space="0" w:color="auto"/>
              <w:bottom w:val="single" w:sz="4" w:space="0" w:color="auto"/>
              <w:right w:val="single" w:sz="4" w:space="0" w:color="auto"/>
            </w:tcBorders>
          </w:tcPr>
          <w:p w14:paraId="1DFA92A6" w14:textId="5E07A452" w:rsidR="009455C0" w:rsidRPr="009B0379" w:rsidRDefault="009455C0" w:rsidP="009455C0">
            <w:pPr>
              <w:ind w:right="-182"/>
            </w:pPr>
            <w:r w:rsidRPr="009B0379">
              <w:t>Apsauginė ugniagesio apranga</w:t>
            </w:r>
          </w:p>
        </w:tc>
        <w:tc>
          <w:tcPr>
            <w:tcW w:w="562" w:type="pct"/>
            <w:tcBorders>
              <w:top w:val="single" w:sz="4" w:space="0" w:color="auto"/>
              <w:left w:val="single" w:sz="4" w:space="0" w:color="auto"/>
              <w:bottom w:val="single" w:sz="4" w:space="0" w:color="auto"/>
              <w:right w:val="single" w:sz="4" w:space="0" w:color="auto"/>
            </w:tcBorders>
          </w:tcPr>
          <w:p w14:paraId="30D89F6E" w14:textId="3C77FEDE" w:rsidR="009455C0" w:rsidRPr="009B0379" w:rsidRDefault="009455C0" w:rsidP="009455C0">
            <w:pPr>
              <w:jc w:val="right"/>
            </w:pPr>
            <w:r w:rsidRPr="009B0379">
              <w:t>2009</w:t>
            </w:r>
          </w:p>
        </w:tc>
        <w:tc>
          <w:tcPr>
            <w:tcW w:w="653" w:type="pct"/>
            <w:tcBorders>
              <w:top w:val="single" w:sz="4" w:space="0" w:color="auto"/>
              <w:left w:val="single" w:sz="4" w:space="0" w:color="auto"/>
              <w:bottom w:val="single" w:sz="4" w:space="0" w:color="auto"/>
              <w:right w:val="single" w:sz="4" w:space="0" w:color="auto"/>
            </w:tcBorders>
          </w:tcPr>
          <w:p w14:paraId="0169107D" w14:textId="62CD6CC7" w:rsidR="009455C0" w:rsidRPr="009B0379" w:rsidRDefault="009455C0" w:rsidP="009455C0">
            <w:pPr>
              <w:jc w:val="right"/>
            </w:pPr>
            <w:r w:rsidRPr="009B0379">
              <w:t>071-0417</w:t>
            </w:r>
          </w:p>
        </w:tc>
        <w:tc>
          <w:tcPr>
            <w:tcW w:w="478" w:type="pct"/>
            <w:tcBorders>
              <w:top w:val="single" w:sz="4" w:space="0" w:color="auto"/>
              <w:left w:val="single" w:sz="4" w:space="0" w:color="auto"/>
              <w:bottom w:val="single" w:sz="4" w:space="0" w:color="auto"/>
              <w:right w:val="single" w:sz="4" w:space="0" w:color="auto"/>
            </w:tcBorders>
          </w:tcPr>
          <w:p w14:paraId="36AA3080" w14:textId="62179A02" w:rsidR="009455C0" w:rsidRPr="009B0379" w:rsidRDefault="009455C0" w:rsidP="009455C0">
            <w:pPr>
              <w:jc w:val="right"/>
            </w:pPr>
            <w:r w:rsidRPr="009B0379">
              <w:t>2</w:t>
            </w:r>
          </w:p>
        </w:tc>
        <w:tc>
          <w:tcPr>
            <w:tcW w:w="575" w:type="pct"/>
            <w:tcBorders>
              <w:top w:val="single" w:sz="4" w:space="0" w:color="auto"/>
              <w:left w:val="single" w:sz="4" w:space="0" w:color="auto"/>
              <w:bottom w:val="single" w:sz="4" w:space="0" w:color="auto"/>
              <w:right w:val="single" w:sz="4" w:space="0" w:color="auto"/>
            </w:tcBorders>
          </w:tcPr>
          <w:p w14:paraId="3A1374F8" w14:textId="07FA52FF" w:rsidR="009455C0" w:rsidRPr="009B0379" w:rsidRDefault="009455C0" w:rsidP="009455C0">
            <w:pPr>
              <w:jc w:val="right"/>
            </w:pPr>
            <w:r w:rsidRPr="009B0379">
              <w:t>147,71</w:t>
            </w:r>
          </w:p>
        </w:tc>
        <w:tc>
          <w:tcPr>
            <w:tcW w:w="564" w:type="pct"/>
            <w:tcBorders>
              <w:top w:val="single" w:sz="4" w:space="0" w:color="auto"/>
              <w:left w:val="single" w:sz="4" w:space="0" w:color="auto"/>
              <w:bottom w:val="single" w:sz="4" w:space="0" w:color="auto"/>
              <w:right w:val="single" w:sz="4" w:space="0" w:color="auto"/>
            </w:tcBorders>
          </w:tcPr>
          <w:p w14:paraId="177B2490" w14:textId="381F5B0F" w:rsidR="009455C0" w:rsidRPr="009B0379" w:rsidRDefault="009455C0" w:rsidP="009455C0">
            <w:pPr>
              <w:jc w:val="right"/>
            </w:pPr>
            <w:r w:rsidRPr="009B0379">
              <w:t>295,42</w:t>
            </w:r>
          </w:p>
        </w:tc>
        <w:tc>
          <w:tcPr>
            <w:tcW w:w="842" w:type="pct"/>
            <w:tcBorders>
              <w:top w:val="single" w:sz="4" w:space="0" w:color="auto"/>
              <w:left w:val="single" w:sz="4" w:space="0" w:color="auto"/>
              <w:bottom w:val="single" w:sz="4" w:space="0" w:color="auto"/>
              <w:right w:val="single" w:sz="4" w:space="0" w:color="auto"/>
            </w:tcBorders>
          </w:tcPr>
          <w:p w14:paraId="6C5CCF22" w14:textId="753013FC" w:rsidR="009455C0" w:rsidRPr="009B0379" w:rsidRDefault="000E3294" w:rsidP="000E3294">
            <w:r w:rsidRPr="000E3294">
              <w:t>Fiziškai nusidėvėjo</w:t>
            </w:r>
          </w:p>
        </w:tc>
      </w:tr>
      <w:tr w:rsidR="009455C0" w14:paraId="74D6CDC2" w14:textId="3F834915" w:rsidTr="004E4E2B">
        <w:trPr>
          <w:trHeight w:val="459"/>
        </w:trPr>
        <w:tc>
          <w:tcPr>
            <w:tcW w:w="290" w:type="pct"/>
            <w:tcBorders>
              <w:top w:val="single" w:sz="4" w:space="0" w:color="auto"/>
              <w:left w:val="single" w:sz="4" w:space="0" w:color="auto"/>
              <w:bottom w:val="single" w:sz="4" w:space="0" w:color="auto"/>
              <w:right w:val="single" w:sz="4" w:space="0" w:color="auto"/>
            </w:tcBorders>
          </w:tcPr>
          <w:p w14:paraId="2E00DCAC" w14:textId="0CCE738A" w:rsidR="009455C0" w:rsidRDefault="009455C0" w:rsidP="009455C0">
            <w:r w:rsidRPr="00E93817">
              <w:t>12.</w:t>
            </w:r>
          </w:p>
        </w:tc>
        <w:tc>
          <w:tcPr>
            <w:tcW w:w="1034" w:type="pct"/>
            <w:tcBorders>
              <w:top w:val="single" w:sz="4" w:space="0" w:color="auto"/>
              <w:left w:val="single" w:sz="4" w:space="0" w:color="auto"/>
              <w:bottom w:val="single" w:sz="4" w:space="0" w:color="auto"/>
              <w:right w:val="single" w:sz="4" w:space="0" w:color="auto"/>
            </w:tcBorders>
          </w:tcPr>
          <w:p w14:paraId="721E9131" w14:textId="6733216A" w:rsidR="009455C0" w:rsidRPr="009B0379" w:rsidRDefault="009455C0" w:rsidP="009455C0">
            <w:r w:rsidRPr="009B0379">
              <w:t xml:space="preserve">Šakės </w:t>
            </w:r>
          </w:p>
        </w:tc>
        <w:tc>
          <w:tcPr>
            <w:tcW w:w="562" w:type="pct"/>
            <w:tcBorders>
              <w:top w:val="single" w:sz="4" w:space="0" w:color="auto"/>
              <w:left w:val="single" w:sz="4" w:space="0" w:color="auto"/>
              <w:bottom w:val="single" w:sz="4" w:space="0" w:color="auto"/>
              <w:right w:val="single" w:sz="4" w:space="0" w:color="auto"/>
            </w:tcBorders>
          </w:tcPr>
          <w:p w14:paraId="19B4F56C" w14:textId="62794FCE" w:rsidR="009455C0" w:rsidRPr="009B0379" w:rsidRDefault="009455C0" w:rsidP="009455C0">
            <w:pPr>
              <w:jc w:val="right"/>
            </w:pPr>
            <w:r w:rsidRPr="009B0379">
              <w:t>2009</w:t>
            </w:r>
          </w:p>
        </w:tc>
        <w:tc>
          <w:tcPr>
            <w:tcW w:w="653" w:type="pct"/>
            <w:tcBorders>
              <w:top w:val="single" w:sz="4" w:space="0" w:color="auto"/>
              <w:left w:val="single" w:sz="4" w:space="0" w:color="auto"/>
              <w:bottom w:val="single" w:sz="4" w:space="0" w:color="auto"/>
              <w:right w:val="single" w:sz="4" w:space="0" w:color="auto"/>
            </w:tcBorders>
          </w:tcPr>
          <w:p w14:paraId="4E37E402" w14:textId="7DD2EECC" w:rsidR="009455C0" w:rsidRPr="009B0379" w:rsidRDefault="009455C0" w:rsidP="009455C0">
            <w:pPr>
              <w:jc w:val="right"/>
            </w:pPr>
            <w:r w:rsidRPr="009B0379">
              <w:t>071-0433</w:t>
            </w:r>
          </w:p>
        </w:tc>
        <w:tc>
          <w:tcPr>
            <w:tcW w:w="478" w:type="pct"/>
            <w:tcBorders>
              <w:top w:val="single" w:sz="4" w:space="0" w:color="auto"/>
              <w:left w:val="single" w:sz="4" w:space="0" w:color="auto"/>
              <w:bottom w:val="single" w:sz="4" w:space="0" w:color="auto"/>
              <w:right w:val="single" w:sz="4" w:space="0" w:color="auto"/>
            </w:tcBorders>
          </w:tcPr>
          <w:p w14:paraId="51330E45" w14:textId="3E7C37BC" w:rsidR="009455C0" w:rsidRPr="009B0379" w:rsidRDefault="009455C0" w:rsidP="009455C0">
            <w:pPr>
              <w:jc w:val="right"/>
            </w:pPr>
            <w:r w:rsidRPr="009B0379">
              <w:t>1</w:t>
            </w:r>
          </w:p>
        </w:tc>
        <w:tc>
          <w:tcPr>
            <w:tcW w:w="575" w:type="pct"/>
            <w:tcBorders>
              <w:top w:val="single" w:sz="4" w:space="0" w:color="auto"/>
              <w:left w:val="single" w:sz="4" w:space="0" w:color="auto"/>
              <w:bottom w:val="single" w:sz="4" w:space="0" w:color="auto"/>
              <w:right w:val="single" w:sz="4" w:space="0" w:color="auto"/>
            </w:tcBorders>
          </w:tcPr>
          <w:p w14:paraId="2EB75C56" w14:textId="294EA6B4" w:rsidR="009455C0" w:rsidRPr="009B0379" w:rsidRDefault="009455C0" w:rsidP="009455C0">
            <w:pPr>
              <w:jc w:val="right"/>
            </w:pPr>
            <w:r w:rsidRPr="009B0379">
              <w:t>2,34</w:t>
            </w:r>
          </w:p>
        </w:tc>
        <w:tc>
          <w:tcPr>
            <w:tcW w:w="564" w:type="pct"/>
            <w:tcBorders>
              <w:top w:val="single" w:sz="4" w:space="0" w:color="auto"/>
              <w:left w:val="single" w:sz="4" w:space="0" w:color="auto"/>
              <w:bottom w:val="single" w:sz="4" w:space="0" w:color="auto"/>
              <w:right w:val="single" w:sz="4" w:space="0" w:color="auto"/>
            </w:tcBorders>
          </w:tcPr>
          <w:p w14:paraId="4B5E1EF7" w14:textId="25F51C14" w:rsidR="009455C0" w:rsidRPr="009B0379" w:rsidRDefault="009455C0" w:rsidP="009455C0">
            <w:pPr>
              <w:jc w:val="right"/>
            </w:pPr>
            <w:r w:rsidRPr="009B0379">
              <w:t>2,34</w:t>
            </w:r>
          </w:p>
        </w:tc>
        <w:tc>
          <w:tcPr>
            <w:tcW w:w="842" w:type="pct"/>
            <w:tcBorders>
              <w:top w:val="single" w:sz="4" w:space="0" w:color="auto"/>
              <w:left w:val="single" w:sz="4" w:space="0" w:color="auto"/>
              <w:bottom w:val="single" w:sz="4" w:space="0" w:color="auto"/>
              <w:right w:val="single" w:sz="4" w:space="0" w:color="auto"/>
            </w:tcBorders>
          </w:tcPr>
          <w:p w14:paraId="2A977CAD" w14:textId="42A8B7C6" w:rsidR="009455C0" w:rsidRPr="009B0379" w:rsidRDefault="000E3294" w:rsidP="000E3294">
            <w:r w:rsidRPr="000E3294">
              <w:t>Fiziškai nusidėvėjo</w:t>
            </w:r>
          </w:p>
        </w:tc>
      </w:tr>
      <w:tr w:rsidR="009455C0" w14:paraId="34B9F277" w14:textId="1096CEB8" w:rsidTr="004E4E2B">
        <w:tc>
          <w:tcPr>
            <w:tcW w:w="290" w:type="pct"/>
            <w:tcBorders>
              <w:top w:val="single" w:sz="4" w:space="0" w:color="auto"/>
              <w:left w:val="single" w:sz="4" w:space="0" w:color="auto"/>
              <w:bottom w:val="single" w:sz="4" w:space="0" w:color="auto"/>
              <w:right w:val="single" w:sz="4" w:space="0" w:color="auto"/>
            </w:tcBorders>
          </w:tcPr>
          <w:p w14:paraId="006BA256" w14:textId="67B83BD9" w:rsidR="009455C0" w:rsidRDefault="009455C0" w:rsidP="009455C0">
            <w:r>
              <w:t>13.</w:t>
            </w:r>
          </w:p>
        </w:tc>
        <w:tc>
          <w:tcPr>
            <w:tcW w:w="1034" w:type="pct"/>
          </w:tcPr>
          <w:p w14:paraId="3C3F8087" w14:textId="2C7A6A76" w:rsidR="009455C0" w:rsidRPr="009B0379" w:rsidRDefault="009455C0" w:rsidP="009455C0">
            <w:r w:rsidRPr="009B0379">
              <w:t>Kėdė</w:t>
            </w:r>
          </w:p>
        </w:tc>
        <w:tc>
          <w:tcPr>
            <w:tcW w:w="562" w:type="pct"/>
          </w:tcPr>
          <w:p w14:paraId="6B32993A" w14:textId="62F784C6" w:rsidR="009455C0" w:rsidRPr="009B0379" w:rsidRDefault="009455C0" w:rsidP="009455C0">
            <w:pPr>
              <w:jc w:val="right"/>
            </w:pPr>
            <w:r w:rsidRPr="009B0379">
              <w:t>2009</w:t>
            </w:r>
          </w:p>
        </w:tc>
        <w:tc>
          <w:tcPr>
            <w:tcW w:w="653" w:type="pct"/>
          </w:tcPr>
          <w:p w14:paraId="0F2D37BD" w14:textId="2AF3E8B6" w:rsidR="009455C0" w:rsidRPr="009B0379" w:rsidRDefault="009455C0" w:rsidP="009455C0">
            <w:pPr>
              <w:jc w:val="right"/>
            </w:pPr>
            <w:r w:rsidRPr="009B0379">
              <w:t>071-0412</w:t>
            </w:r>
          </w:p>
        </w:tc>
        <w:tc>
          <w:tcPr>
            <w:tcW w:w="478" w:type="pct"/>
          </w:tcPr>
          <w:p w14:paraId="54C01644" w14:textId="20814A80" w:rsidR="009455C0" w:rsidRPr="009B0379" w:rsidRDefault="009455C0" w:rsidP="009455C0">
            <w:pPr>
              <w:jc w:val="right"/>
            </w:pPr>
            <w:r w:rsidRPr="009B0379">
              <w:t>2</w:t>
            </w:r>
          </w:p>
        </w:tc>
        <w:tc>
          <w:tcPr>
            <w:tcW w:w="575" w:type="pct"/>
          </w:tcPr>
          <w:p w14:paraId="682308EA" w14:textId="07695466" w:rsidR="009455C0" w:rsidRPr="009B0379" w:rsidRDefault="009455C0" w:rsidP="009455C0">
            <w:pPr>
              <w:jc w:val="right"/>
            </w:pPr>
            <w:r w:rsidRPr="009B0379">
              <w:t>5,215</w:t>
            </w:r>
          </w:p>
        </w:tc>
        <w:tc>
          <w:tcPr>
            <w:tcW w:w="564" w:type="pct"/>
            <w:tcBorders>
              <w:top w:val="single" w:sz="4" w:space="0" w:color="auto"/>
              <w:left w:val="single" w:sz="4" w:space="0" w:color="auto"/>
              <w:bottom w:val="single" w:sz="4" w:space="0" w:color="auto"/>
              <w:right w:val="single" w:sz="4" w:space="0" w:color="auto"/>
            </w:tcBorders>
          </w:tcPr>
          <w:p w14:paraId="2319ED86" w14:textId="26FF0E72" w:rsidR="009455C0" w:rsidRPr="009B0379" w:rsidRDefault="009455C0" w:rsidP="009455C0">
            <w:pPr>
              <w:jc w:val="right"/>
            </w:pPr>
            <w:r w:rsidRPr="009B0379">
              <w:t>10,43</w:t>
            </w:r>
          </w:p>
        </w:tc>
        <w:tc>
          <w:tcPr>
            <w:tcW w:w="842" w:type="pct"/>
            <w:tcBorders>
              <w:top w:val="single" w:sz="4" w:space="0" w:color="auto"/>
              <w:left w:val="single" w:sz="4" w:space="0" w:color="auto"/>
              <w:bottom w:val="single" w:sz="4" w:space="0" w:color="auto"/>
              <w:right w:val="single" w:sz="4" w:space="0" w:color="auto"/>
            </w:tcBorders>
          </w:tcPr>
          <w:p w14:paraId="04852278" w14:textId="6CA48B31" w:rsidR="009455C0" w:rsidRPr="009B0379" w:rsidRDefault="000E3294" w:rsidP="000E3294">
            <w:r w:rsidRPr="000E3294">
              <w:t>Fiziškai nusidėvėjo</w:t>
            </w:r>
          </w:p>
        </w:tc>
      </w:tr>
      <w:tr w:rsidR="009455C0" w14:paraId="53C51858" w14:textId="0287FCDC" w:rsidTr="004E4E2B">
        <w:tc>
          <w:tcPr>
            <w:tcW w:w="290" w:type="pct"/>
            <w:tcBorders>
              <w:top w:val="single" w:sz="4" w:space="0" w:color="auto"/>
              <w:left w:val="single" w:sz="4" w:space="0" w:color="auto"/>
              <w:bottom w:val="single" w:sz="4" w:space="0" w:color="auto"/>
              <w:right w:val="single" w:sz="4" w:space="0" w:color="auto"/>
            </w:tcBorders>
          </w:tcPr>
          <w:p w14:paraId="625F323B" w14:textId="1B4D6E49" w:rsidR="009455C0" w:rsidRDefault="009455C0" w:rsidP="009455C0">
            <w:r>
              <w:t>14.</w:t>
            </w:r>
          </w:p>
        </w:tc>
        <w:tc>
          <w:tcPr>
            <w:tcW w:w="1034" w:type="pct"/>
          </w:tcPr>
          <w:p w14:paraId="7916FF16" w14:textId="417C401E" w:rsidR="009455C0" w:rsidRPr="009B0379" w:rsidRDefault="009455C0" w:rsidP="009455C0">
            <w:r w:rsidRPr="009B0379">
              <w:t>Skirstytuvas</w:t>
            </w:r>
          </w:p>
        </w:tc>
        <w:tc>
          <w:tcPr>
            <w:tcW w:w="562" w:type="pct"/>
          </w:tcPr>
          <w:p w14:paraId="0244E04A" w14:textId="43CC25C3" w:rsidR="009455C0" w:rsidRPr="009B0379" w:rsidRDefault="009455C0" w:rsidP="009455C0">
            <w:pPr>
              <w:jc w:val="right"/>
            </w:pPr>
            <w:r w:rsidRPr="009B0379">
              <w:t>2009</w:t>
            </w:r>
          </w:p>
        </w:tc>
        <w:tc>
          <w:tcPr>
            <w:tcW w:w="653" w:type="pct"/>
          </w:tcPr>
          <w:p w14:paraId="275D1C93" w14:textId="0DE6557C" w:rsidR="009455C0" w:rsidRPr="009B0379" w:rsidRDefault="009455C0" w:rsidP="009455C0">
            <w:pPr>
              <w:jc w:val="right"/>
            </w:pPr>
            <w:r w:rsidRPr="009B0379">
              <w:t>071-0449</w:t>
            </w:r>
          </w:p>
        </w:tc>
        <w:tc>
          <w:tcPr>
            <w:tcW w:w="478" w:type="pct"/>
          </w:tcPr>
          <w:p w14:paraId="3A1DF4E5" w14:textId="092DBE6D" w:rsidR="009455C0" w:rsidRPr="009B0379" w:rsidRDefault="009455C0" w:rsidP="009455C0">
            <w:pPr>
              <w:jc w:val="right"/>
            </w:pPr>
            <w:r w:rsidRPr="009B0379">
              <w:t>1</w:t>
            </w:r>
          </w:p>
        </w:tc>
        <w:tc>
          <w:tcPr>
            <w:tcW w:w="575" w:type="pct"/>
          </w:tcPr>
          <w:p w14:paraId="2A48B63B" w14:textId="02822DCF" w:rsidR="009455C0" w:rsidRPr="009B0379" w:rsidRDefault="009455C0" w:rsidP="009455C0">
            <w:pPr>
              <w:jc w:val="right"/>
            </w:pPr>
            <w:r w:rsidRPr="009B0379">
              <w:t>76,75</w:t>
            </w:r>
          </w:p>
        </w:tc>
        <w:tc>
          <w:tcPr>
            <w:tcW w:w="564" w:type="pct"/>
            <w:tcBorders>
              <w:top w:val="single" w:sz="4" w:space="0" w:color="auto"/>
              <w:left w:val="single" w:sz="4" w:space="0" w:color="auto"/>
              <w:bottom w:val="single" w:sz="4" w:space="0" w:color="auto"/>
              <w:right w:val="single" w:sz="4" w:space="0" w:color="auto"/>
            </w:tcBorders>
          </w:tcPr>
          <w:p w14:paraId="4283C263" w14:textId="3667BB6C" w:rsidR="009455C0" w:rsidRPr="009B0379" w:rsidRDefault="009455C0" w:rsidP="009455C0">
            <w:pPr>
              <w:jc w:val="right"/>
            </w:pPr>
            <w:r w:rsidRPr="009B0379">
              <w:t>76,75</w:t>
            </w:r>
          </w:p>
        </w:tc>
        <w:tc>
          <w:tcPr>
            <w:tcW w:w="842" w:type="pct"/>
            <w:tcBorders>
              <w:top w:val="single" w:sz="4" w:space="0" w:color="auto"/>
              <w:left w:val="single" w:sz="4" w:space="0" w:color="auto"/>
              <w:bottom w:val="single" w:sz="4" w:space="0" w:color="auto"/>
              <w:right w:val="single" w:sz="4" w:space="0" w:color="auto"/>
            </w:tcBorders>
          </w:tcPr>
          <w:p w14:paraId="35FC3E4B" w14:textId="1B1A0BE2" w:rsidR="009455C0" w:rsidRPr="009B0379" w:rsidRDefault="000E3294" w:rsidP="000E3294">
            <w:r>
              <w:t>F</w:t>
            </w:r>
            <w:r w:rsidRPr="000E3294">
              <w:t>iziškai nusidėvėjo</w:t>
            </w:r>
          </w:p>
        </w:tc>
      </w:tr>
      <w:tr w:rsidR="009455C0" w14:paraId="777815D3" w14:textId="28EE89D5" w:rsidTr="004E4E2B">
        <w:tc>
          <w:tcPr>
            <w:tcW w:w="290" w:type="pct"/>
            <w:tcBorders>
              <w:top w:val="single" w:sz="4" w:space="0" w:color="auto"/>
              <w:left w:val="single" w:sz="4" w:space="0" w:color="auto"/>
              <w:bottom w:val="single" w:sz="4" w:space="0" w:color="auto"/>
              <w:right w:val="single" w:sz="4" w:space="0" w:color="auto"/>
            </w:tcBorders>
          </w:tcPr>
          <w:p w14:paraId="2B06D533" w14:textId="2749BDAA" w:rsidR="009455C0" w:rsidRDefault="009455C0" w:rsidP="009455C0">
            <w:r>
              <w:t>15.</w:t>
            </w:r>
          </w:p>
        </w:tc>
        <w:tc>
          <w:tcPr>
            <w:tcW w:w="1034" w:type="pct"/>
          </w:tcPr>
          <w:p w14:paraId="402DCE95" w14:textId="73CFC12D" w:rsidR="009455C0" w:rsidRPr="009B0379" w:rsidRDefault="009455C0" w:rsidP="009455C0">
            <w:r w:rsidRPr="009B0379">
              <w:t>Semtuvas geležiniu kotu</w:t>
            </w:r>
          </w:p>
        </w:tc>
        <w:tc>
          <w:tcPr>
            <w:tcW w:w="562" w:type="pct"/>
          </w:tcPr>
          <w:p w14:paraId="385B07CA" w14:textId="4DAB203A" w:rsidR="009455C0" w:rsidRPr="009B0379" w:rsidRDefault="009455C0" w:rsidP="009455C0">
            <w:pPr>
              <w:jc w:val="right"/>
            </w:pPr>
            <w:r w:rsidRPr="009B0379">
              <w:t>2009</w:t>
            </w:r>
          </w:p>
        </w:tc>
        <w:tc>
          <w:tcPr>
            <w:tcW w:w="653" w:type="pct"/>
          </w:tcPr>
          <w:p w14:paraId="1746AC2C" w14:textId="3CB2180F" w:rsidR="009455C0" w:rsidRPr="009B0379" w:rsidRDefault="009455C0" w:rsidP="009455C0">
            <w:pPr>
              <w:jc w:val="right"/>
            </w:pPr>
            <w:r w:rsidRPr="009B0379">
              <w:t>071-0453</w:t>
            </w:r>
          </w:p>
        </w:tc>
        <w:tc>
          <w:tcPr>
            <w:tcW w:w="478" w:type="pct"/>
          </w:tcPr>
          <w:p w14:paraId="0D47DB05" w14:textId="3AEF0376" w:rsidR="009455C0" w:rsidRPr="009B0379" w:rsidRDefault="009455C0" w:rsidP="009455C0">
            <w:pPr>
              <w:jc w:val="right"/>
            </w:pPr>
            <w:r w:rsidRPr="009B0379">
              <w:t>1</w:t>
            </w:r>
          </w:p>
        </w:tc>
        <w:tc>
          <w:tcPr>
            <w:tcW w:w="575" w:type="pct"/>
          </w:tcPr>
          <w:p w14:paraId="18AA09CA" w14:textId="1FACB5AB" w:rsidR="009455C0" w:rsidRPr="009B0379" w:rsidRDefault="009455C0" w:rsidP="009455C0">
            <w:pPr>
              <w:jc w:val="right"/>
            </w:pPr>
            <w:r w:rsidRPr="009B0379">
              <w:t>17,90</w:t>
            </w:r>
          </w:p>
        </w:tc>
        <w:tc>
          <w:tcPr>
            <w:tcW w:w="564" w:type="pct"/>
            <w:tcBorders>
              <w:top w:val="single" w:sz="4" w:space="0" w:color="auto"/>
              <w:left w:val="single" w:sz="4" w:space="0" w:color="auto"/>
              <w:bottom w:val="single" w:sz="4" w:space="0" w:color="auto"/>
              <w:right w:val="single" w:sz="4" w:space="0" w:color="auto"/>
            </w:tcBorders>
          </w:tcPr>
          <w:p w14:paraId="4E463BFC" w14:textId="72021823" w:rsidR="009455C0" w:rsidRPr="009B0379" w:rsidRDefault="009455C0" w:rsidP="009455C0">
            <w:pPr>
              <w:jc w:val="right"/>
            </w:pPr>
            <w:r w:rsidRPr="009B0379">
              <w:t>17,90</w:t>
            </w:r>
          </w:p>
        </w:tc>
        <w:tc>
          <w:tcPr>
            <w:tcW w:w="842" w:type="pct"/>
            <w:tcBorders>
              <w:top w:val="single" w:sz="4" w:space="0" w:color="auto"/>
              <w:left w:val="single" w:sz="4" w:space="0" w:color="auto"/>
              <w:bottom w:val="single" w:sz="4" w:space="0" w:color="auto"/>
              <w:right w:val="single" w:sz="4" w:space="0" w:color="auto"/>
            </w:tcBorders>
          </w:tcPr>
          <w:p w14:paraId="622A7EE7" w14:textId="7A7A884A" w:rsidR="009455C0" w:rsidRPr="009B0379" w:rsidRDefault="000E3294" w:rsidP="000E3294">
            <w:r>
              <w:t>F</w:t>
            </w:r>
            <w:r w:rsidRPr="000E3294">
              <w:t>iziškai nusidėvėjo</w:t>
            </w:r>
          </w:p>
        </w:tc>
      </w:tr>
      <w:tr w:rsidR="009455C0" w14:paraId="5528BC6B" w14:textId="13534B8C" w:rsidTr="004E4E2B">
        <w:tc>
          <w:tcPr>
            <w:tcW w:w="290" w:type="pct"/>
            <w:tcBorders>
              <w:top w:val="single" w:sz="4" w:space="0" w:color="auto"/>
              <w:left w:val="single" w:sz="4" w:space="0" w:color="auto"/>
              <w:bottom w:val="single" w:sz="4" w:space="0" w:color="auto"/>
              <w:right w:val="single" w:sz="4" w:space="0" w:color="auto"/>
            </w:tcBorders>
          </w:tcPr>
          <w:p w14:paraId="276E816B" w14:textId="605C77C4" w:rsidR="009455C0" w:rsidRDefault="009455C0" w:rsidP="009455C0">
            <w:r>
              <w:t>16.</w:t>
            </w:r>
          </w:p>
        </w:tc>
        <w:tc>
          <w:tcPr>
            <w:tcW w:w="1034" w:type="pct"/>
          </w:tcPr>
          <w:p w14:paraId="5567A449" w14:textId="10FB9D8E" w:rsidR="009455C0" w:rsidRPr="009B0379" w:rsidRDefault="009455C0" w:rsidP="009455C0">
            <w:r w:rsidRPr="009B0379">
              <w:t>Knygų spinta</w:t>
            </w:r>
            <w:r w:rsidRPr="009B0379">
              <w:tab/>
            </w:r>
          </w:p>
        </w:tc>
        <w:tc>
          <w:tcPr>
            <w:tcW w:w="562" w:type="pct"/>
          </w:tcPr>
          <w:p w14:paraId="04166A20" w14:textId="064963C1" w:rsidR="009455C0" w:rsidRPr="009B0379" w:rsidRDefault="009455C0" w:rsidP="009455C0">
            <w:pPr>
              <w:jc w:val="right"/>
            </w:pPr>
            <w:r w:rsidRPr="009B0379">
              <w:t>2009</w:t>
            </w:r>
          </w:p>
        </w:tc>
        <w:tc>
          <w:tcPr>
            <w:tcW w:w="653" w:type="pct"/>
          </w:tcPr>
          <w:p w14:paraId="6AF20CCA" w14:textId="31B17629" w:rsidR="009455C0" w:rsidRPr="009B0379" w:rsidRDefault="009455C0" w:rsidP="009455C0">
            <w:pPr>
              <w:jc w:val="right"/>
            </w:pPr>
            <w:r w:rsidRPr="009B0379">
              <w:t>071-0455</w:t>
            </w:r>
          </w:p>
        </w:tc>
        <w:tc>
          <w:tcPr>
            <w:tcW w:w="478" w:type="pct"/>
          </w:tcPr>
          <w:p w14:paraId="62E17FF1" w14:textId="7E64919E" w:rsidR="009455C0" w:rsidRPr="009B0379" w:rsidRDefault="009455C0" w:rsidP="009455C0">
            <w:pPr>
              <w:jc w:val="right"/>
            </w:pPr>
            <w:r w:rsidRPr="009B0379">
              <w:t>1</w:t>
            </w:r>
          </w:p>
        </w:tc>
        <w:tc>
          <w:tcPr>
            <w:tcW w:w="575" w:type="pct"/>
          </w:tcPr>
          <w:p w14:paraId="7FF62361" w14:textId="161B268C" w:rsidR="009455C0" w:rsidRPr="009B0379" w:rsidRDefault="009455C0" w:rsidP="009455C0">
            <w:pPr>
              <w:jc w:val="right"/>
            </w:pPr>
            <w:r w:rsidRPr="009B0379">
              <w:t>0,31</w:t>
            </w:r>
          </w:p>
        </w:tc>
        <w:tc>
          <w:tcPr>
            <w:tcW w:w="564" w:type="pct"/>
            <w:tcBorders>
              <w:top w:val="single" w:sz="4" w:space="0" w:color="auto"/>
              <w:left w:val="single" w:sz="4" w:space="0" w:color="auto"/>
              <w:bottom w:val="single" w:sz="4" w:space="0" w:color="auto"/>
              <w:right w:val="single" w:sz="4" w:space="0" w:color="auto"/>
            </w:tcBorders>
          </w:tcPr>
          <w:p w14:paraId="20B8307C" w14:textId="356F55F5" w:rsidR="009455C0" w:rsidRPr="009B0379" w:rsidRDefault="009455C0" w:rsidP="009455C0">
            <w:pPr>
              <w:jc w:val="right"/>
            </w:pPr>
            <w:r w:rsidRPr="009B0379">
              <w:t>0,31</w:t>
            </w:r>
          </w:p>
        </w:tc>
        <w:tc>
          <w:tcPr>
            <w:tcW w:w="842" w:type="pct"/>
            <w:tcBorders>
              <w:top w:val="single" w:sz="4" w:space="0" w:color="auto"/>
              <w:left w:val="single" w:sz="4" w:space="0" w:color="auto"/>
              <w:bottom w:val="single" w:sz="4" w:space="0" w:color="auto"/>
              <w:right w:val="single" w:sz="4" w:space="0" w:color="auto"/>
            </w:tcBorders>
          </w:tcPr>
          <w:p w14:paraId="7D85F559" w14:textId="661907BD" w:rsidR="009455C0" w:rsidRPr="009B0379" w:rsidRDefault="000E3294" w:rsidP="000E3294">
            <w:r w:rsidRPr="000E3294">
              <w:t>Fiziškai nusidėvėjo</w:t>
            </w:r>
          </w:p>
        </w:tc>
      </w:tr>
      <w:tr w:rsidR="009455C0" w14:paraId="6EAF83CB" w14:textId="17226014" w:rsidTr="004E4E2B">
        <w:tc>
          <w:tcPr>
            <w:tcW w:w="290" w:type="pct"/>
            <w:tcBorders>
              <w:top w:val="single" w:sz="4" w:space="0" w:color="auto"/>
              <w:left w:val="single" w:sz="4" w:space="0" w:color="auto"/>
              <w:bottom w:val="single" w:sz="4" w:space="0" w:color="auto"/>
              <w:right w:val="single" w:sz="4" w:space="0" w:color="auto"/>
            </w:tcBorders>
          </w:tcPr>
          <w:p w14:paraId="515D0888" w14:textId="092D7014" w:rsidR="009455C0" w:rsidRDefault="009455C0" w:rsidP="009455C0">
            <w:r>
              <w:t>17.</w:t>
            </w:r>
          </w:p>
        </w:tc>
        <w:tc>
          <w:tcPr>
            <w:tcW w:w="1034" w:type="pct"/>
          </w:tcPr>
          <w:p w14:paraId="791D2830" w14:textId="5C7E5665" w:rsidR="009455C0" w:rsidRPr="009B0379" w:rsidRDefault="009455C0" w:rsidP="009455C0">
            <w:r w:rsidRPr="009B0379">
              <w:t>Žarna (76 mm)</w:t>
            </w:r>
          </w:p>
        </w:tc>
        <w:tc>
          <w:tcPr>
            <w:tcW w:w="562" w:type="pct"/>
          </w:tcPr>
          <w:p w14:paraId="6E9BB105" w14:textId="0E60B38D" w:rsidR="009455C0" w:rsidRPr="009B0379" w:rsidRDefault="009455C0" w:rsidP="009455C0">
            <w:pPr>
              <w:jc w:val="right"/>
            </w:pPr>
            <w:r w:rsidRPr="009B0379">
              <w:t>2009</w:t>
            </w:r>
          </w:p>
        </w:tc>
        <w:tc>
          <w:tcPr>
            <w:tcW w:w="653" w:type="pct"/>
          </w:tcPr>
          <w:p w14:paraId="65E3091F" w14:textId="23795A6A" w:rsidR="009455C0" w:rsidRPr="009B0379" w:rsidRDefault="009455C0" w:rsidP="009455C0">
            <w:pPr>
              <w:jc w:val="right"/>
            </w:pPr>
            <w:r w:rsidRPr="009B0379">
              <w:t>071-0442</w:t>
            </w:r>
          </w:p>
        </w:tc>
        <w:tc>
          <w:tcPr>
            <w:tcW w:w="478" w:type="pct"/>
          </w:tcPr>
          <w:p w14:paraId="51E1D14A" w14:textId="73334CBC" w:rsidR="009455C0" w:rsidRPr="009B0379" w:rsidRDefault="009455C0" w:rsidP="009455C0">
            <w:pPr>
              <w:jc w:val="right"/>
            </w:pPr>
            <w:r w:rsidRPr="009B0379">
              <w:t>1</w:t>
            </w:r>
          </w:p>
        </w:tc>
        <w:tc>
          <w:tcPr>
            <w:tcW w:w="575" w:type="pct"/>
          </w:tcPr>
          <w:p w14:paraId="5F26D45B" w14:textId="3757B79A" w:rsidR="009455C0" w:rsidRPr="009B0379" w:rsidRDefault="009455C0" w:rsidP="009455C0">
            <w:pPr>
              <w:jc w:val="right"/>
            </w:pPr>
            <w:r w:rsidRPr="009B0379">
              <w:t>15,35</w:t>
            </w:r>
          </w:p>
        </w:tc>
        <w:tc>
          <w:tcPr>
            <w:tcW w:w="564" w:type="pct"/>
            <w:tcBorders>
              <w:top w:val="single" w:sz="4" w:space="0" w:color="auto"/>
              <w:left w:val="single" w:sz="4" w:space="0" w:color="auto"/>
              <w:bottom w:val="single" w:sz="4" w:space="0" w:color="auto"/>
              <w:right w:val="single" w:sz="4" w:space="0" w:color="auto"/>
            </w:tcBorders>
          </w:tcPr>
          <w:p w14:paraId="6FAD840B" w14:textId="1E7F2A74" w:rsidR="009455C0" w:rsidRPr="009B0379" w:rsidRDefault="009455C0" w:rsidP="009455C0">
            <w:pPr>
              <w:jc w:val="right"/>
            </w:pPr>
            <w:r w:rsidRPr="009B0379">
              <w:t>15,35</w:t>
            </w:r>
          </w:p>
        </w:tc>
        <w:tc>
          <w:tcPr>
            <w:tcW w:w="842" w:type="pct"/>
            <w:tcBorders>
              <w:top w:val="single" w:sz="4" w:space="0" w:color="auto"/>
              <w:left w:val="single" w:sz="4" w:space="0" w:color="auto"/>
              <w:bottom w:val="single" w:sz="4" w:space="0" w:color="auto"/>
              <w:right w:val="single" w:sz="4" w:space="0" w:color="auto"/>
            </w:tcBorders>
          </w:tcPr>
          <w:p w14:paraId="1CCCA5C7" w14:textId="37AF73B3" w:rsidR="009455C0" w:rsidRPr="009B0379" w:rsidRDefault="000E3294" w:rsidP="000E3294">
            <w:r>
              <w:t>F</w:t>
            </w:r>
            <w:r w:rsidRPr="000E3294">
              <w:t>iziškai nusidėvėjo</w:t>
            </w:r>
          </w:p>
        </w:tc>
      </w:tr>
      <w:tr w:rsidR="009455C0" w14:paraId="59C9521E" w14:textId="720073D8" w:rsidTr="004E4E2B">
        <w:tc>
          <w:tcPr>
            <w:tcW w:w="290" w:type="pct"/>
            <w:tcBorders>
              <w:top w:val="single" w:sz="4" w:space="0" w:color="auto"/>
              <w:left w:val="single" w:sz="4" w:space="0" w:color="auto"/>
              <w:bottom w:val="single" w:sz="4" w:space="0" w:color="auto"/>
              <w:right w:val="single" w:sz="4" w:space="0" w:color="auto"/>
            </w:tcBorders>
          </w:tcPr>
          <w:p w14:paraId="03E52C9C" w14:textId="0267ECB5" w:rsidR="009455C0" w:rsidRDefault="009455C0" w:rsidP="009455C0">
            <w:r>
              <w:t>18.</w:t>
            </w:r>
          </w:p>
        </w:tc>
        <w:tc>
          <w:tcPr>
            <w:tcW w:w="1034" w:type="pct"/>
          </w:tcPr>
          <w:p w14:paraId="09ECFE82" w14:textId="7B94626A" w:rsidR="009455C0" w:rsidRPr="009B0379" w:rsidRDefault="009455C0" w:rsidP="009455C0">
            <w:r w:rsidRPr="009B0379">
              <w:t>Benzininė žoliapjovė</w:t>
            </w:r>
          </w:p>
        </w:tc>
        <w:tc>
          <w:tcPr>
            <w:tcW w:w="562" w:type="pct"/>
          </w:tcPr>
          <w:p w14:paraId="63EC6D6D" w14:textId="7E2767F5" w:rsidR="009455C0" w:rsidRPr="009B0379" w:rsidRDefault="009455C0" w:rsidP="009455C0">
            <w:pPr>
              <w:jc w:val="right"/>
            </w:pPr>
            <w:r w:rsidRPr="009B0379">
              <w:t>2009</w:t>
            </w:r>
          </w:p>
        </w:tc>
        <w:tc>
          <w:tcPr>
            <w:tcW w:w="653" w:type="pct"/>
          </w:tcPr>
          <w:p w14:paraId="002EEDA0" w14:textId="20241F8C" w:rsidR="009455C0" w:rsidRPr="009B0379" w:rsidRDefault="009455C0" w:rsidP="009455C0">
            <w:pPr>
              <w:jc w:val="right"/>
            </w:pPr>
            <w:r w:rsidRPr="009B0379">
              <w:t>071-0457</w:t>
            </w:r>
          </w:p>
        </w:tc>
        <w:tc>
          <w:tcPr>
            <w:tcW w:w="478" w:type="pct"/>
          </w:tcPr>
          <w:p w14:paraId="235EBA2A" w14:textId="1213CFB2" w:rsidR="009455C0" w:rsidRPr="009B0379" w:rsidRDefault="009455C0" w:rsidP="009455C0">
            <w:pPr>
              <w:jc w:val="right"/>
            </w:pPr>
            <w:r w:rsidRPr="009B0379">
              <w:t>1</w:t>
            </w:r>
          </w:p>
        </w:tc>
        <w:tc>
          <w:tcPr>
            <w:tcW w:w="575" w:type="pct"/>
          </w:tcPr>
          <w:p w14:paraId="0418A917" w14:textId="0CD567E2" w:rsidR="009455C0" w:rsidRPr="009B0379" w:rsidRDefault="009455C0" w:rsidP="009455C0">
            <w:pPr>
              <w:jc w:val="right"/>
            </w:pPr>
            <w:r w:rsidRPr="009B0379">
              <w:t>156,11</w:t>
            </w:r>
          </w:p>
        </w:tc>
        <w:tc>
          <w:tcPr>
            <w:tcW w:w="564" w:type="pct"/>
            <w:tcBorders>
              <w:top w:val="single" w:sz="4" w:space="0" w:color="auto"/>
              <w:left w:val="single" w:sz="4" w:space="0" w:color="auto"/>
              <w:bottom w:val="single" w:sz="4" w:space="0" w:color="auto"/>
              <w:right w:val="single" w:sz="4" w:space="0" w:color="auto"/>
            </w:tcBorders>
          </w:tcPr>
          <w:p w14:paraId="411B9253" w14:textId="7AEBC4F5" w:rsidR="009455C0" w:rsidRPr="009B0379" w:rsidRDefault="009455C0" w:rsidP="009455C0">
            <w:pPr>
              <w:jc w:val="right"/>
            </w:pPr>
            <w:r w:rsidRPr="009B0379">
              <w:t>156,11</w:t>
            </w:r>
          </w:p>
        </w:tc>
        <w:tc>
          <w:tcPr>
            <w:tcW w:w="842" w:type="pct"/>
            <w:tcBorders>
              <w:top w:val="single" w:sz="4" w:space="0" w:color="auto"/>
              <w:left w:val="single" w:sz="4" w:space="0" w:color="auto"/>
              <w:bottom w:val="single" w:sz="4" w:space="0" w:color="auto"/>
              <w:right w:val="single" w:sz="4" w:space="0" w:color="auto"/>
            </w:tcBorders>
          </w:tcPr>
          <w:p w14:paraId="16691A49" w14:textId="79256ABB" w:rsidR="009455C0" w:rsidRPr="009B0379" w:rsidRDefault="000E3294" w:rsidP="000E3294">
            <w:r>
              <w:t>S</w:t>
            </w:r>
            <w:r w:rsidRPr="000E3294">
              <w:t>ugedo, sugadintas</w:t>
            </w:r>
          </w:p>
        </w:tc>
      </w:tr>
      <w:tr w:rsidR="009455C0" w14:paraId="722E7128" w14:textId="59221CE3" w:rsidTr="004E4E2B">
        <w:tc>
          <w:tcPr>
            <w:tcW w:w="290" w:type="pct"/>
            <w:tcBorders>
              <w:top w:val="single" w:sz="4" w:space="0" w:color="auto"/>
              <w:left w:val="single" w:sz="4" w:space="0" w:color="auto"/>
              <w:bottom w:val="single" w:sz="4" w:space="0" w:color="auto"/>
              <w:right w:val="single" w:sz="4" w:space="0" w:color="auto"/>
            </w:tcBorders>
          </w:tcPr>
          <w:p w14:paraId="24151018" w14:textId="4834F871" w:rsidR="009455C0" w:rsidRDefault="009455C0" w:rsidP="009455C0">
            <w:r>
              <w:t>19.</w:t>
            </w:r>
          </w:p>
        </w:tc>
        <w:tc>
          <w:tcPr>
            <w:tcW w:w="1034" w:type="pct"/>
          </w:tcPr>
          <w:p w14:paraId="57172017" w14:textId="24EA7192" w:rsidR="009455C0" w:rsidRPr="009B0379" w:rsidRDefault="009455C0" w:rsidP="009455C0">
            <w:r w:rsidRPr="009B0379">
              <w:t>Ugniagesio kelnės</w:t>
            </w:r>
          </w:p>
        </w:tc>
        <w:tc>
          <w:tcPr>
            <w:tcW w:w="562" w:type="pct"/>
          </w:tcPr>
          <w:p w14:paraId="2D36F51D" w14:textId="75B6993A" w:rsidR="009455C0" w:rsidRPr="009B0379" w:rsidRDefault="009455C0" w:rsidP="009455C0">
            <w:pPr>
              <w:jc w:val="right"/>
            </w:pPr>
            <w:r w:rsidRPr="009B0379">
              <w:t>2009</w:t>
            </w:r>
          </w:p>
        </w:tc>
        <w:tc>
          <w:tcPr>
            <w:tcW w:w="653" w:type="pct"/>
          </w:tcPr>
          <w:p w14:paraId="30661C73" w14:textId="321F3564" w:rsidR="009455C0" w:rsidRPr="009B0379" w:rsidRDefault="009455C0" w:rsidP="009455C0">
            <w:pPr>
              <w:jc w:val="right"/>
            </w:pPr>
            <w:r w:rsidRPr="009B0379">
              <w:t>071-0422</w:t>
            </w:r>
          </w:p>
        </w:tc>
        <w:tc>
          <w:tcPr>
            <w:tcW w:w="478" w:type="pct"/>
          </w:tcPr>
          <w:p w14:paraId="585E231F" w14:textId="1D139BD5" w:rsidR="009455C0" w:rsidRPr="009B0379" w:rsidRDefault="009455C0" w:rsidP="009455C0">
            <w:pPr>
              <w:jc w:val="right"/>
            </w:pPr>
            <w:r w:rsidRPr="009B0379">
              <w:t>2</w:t>
            </w:r>
          </w:p>
        </w:tc>
        <w:tc>
          <w:tcPr>
            <w:tcW w:w="575" w:type="pct"/>
          </w:tcPr>
          <w:p w14:paraId="2E7630B5" w14:textId="4F8B0ADC" w:rsidR="009455C0" w:rsidRPr="009B0379" w:rsidRDefault="009455C0" w:rsidP="009455C0">
            <w:pPr>
              <w:jc w:val="right"/>
            </w:pPr>
            <w:r w:rsidRPr="009B0379">
              <w:t>75,185</w:t>
            </w:r>
          </w:p>
        </w:tc>
        <w:tc>
          <w:tcPr>
            <w:tcW w:w="564" w:type="pct"/>
            <w:tcBorders>
              <w:top w:val="single" w:sz="4" w:space="0" w:color="auto"/>
              <w:left w:val="single" w:sz="4" w:space="0" w:color="auto"/>
              <w:bottom w:val="single" w:sz="4" w:space="0" w:color="auto"/>
              <w:right w:val="single" w:sz="4" w:space="0" w:color="auto"/>
            </w:tcBorders>
          </w:tcPr>
          <w:p w14:paraId="07375E6F" w14:textId="0B3BE992" w:rsidR="009455C0" w:rsidRPr="009B0379" w:rsidRDefault="009455C0" w:rsidP="009455C0">
            <w:pPr>
              <w:jc w:val="right"/>
            </w:pPr>
            <w:r w:rsidRPr="009B0379">
              <w:t>150,37</w:t>
            </w:r>
          </w:p>
        </w:tc>
        <w:tc>
          <w:tcPr>
            <w:tcW w:w="842" w:type="pct"/>
            <w:tcBorders>
              <w:top w:val="single" w:sz="4" w:space="0" w:color="auto"/>
              <w:left w:val="single" w:sz="4" w:space="0" w:color="auto"/>
              <w:bottom w:val="single" w:sz="4" w:space="0" w:color="auto"/>
              <w:right w:val="single" w:sz="4" w:space="0" w:color="auto"/>
            </w:tcBorders>
          </w:tcPr>
          <w:p w14:paraId="0CBB1D6A" w14:textId="7EA65A45" w:rsidR="009455C0" w:rsidRPr="009B0379" w:rsidRDefault="000E3294" w:rsidP="000E3294">
            <w:r w:rsidRPr="000E3294">
              <w:t>Fiziškai nusidėvėjo</w:t>
            </w:r>
          </w:p>
        </w:tc>
      </w:tr>
      <w:tr w:rsidR="009455C0" w14:paraId="4329012A" w14:textId="01642309" w:rsidTr="004E4E2B">
        <w:tc>
          <w:tcPr>
            <w:tcW w:w="290" w:type="pct"/>
            <w:tcBorders>
              <w:top w:val="single" w:sz="4" w:space="0" w:color="auto"/>
              <w:left w:val="single" w:sz="4" w:space="0" w:color="auto"/>
              <w:bottom w:val="single" w:sz="4" w:space="0" w:color="auto"/>
              <w:right w:val="single" w:sz="4" w:space="0" w:color="auto"/>
            </w:tcBorders>
          </w:tcPr>
          <w:p w14:paraId="778B19EC" w14:textId="515C1342" w:rsidR="009455C0" w:rsidRDefault="009455C0" w:rsidP="009455C0">
            <w:r>
              <w:lastRenderedPageBreak/>
              <w:t>20.</w:t>
            </w:r>
          </w:p>
        </w:tc>
        <w:tc>
          <w:tcPr>
            <w:tcW w:w="1034" w:type="pct"/>
          </w:tcPr>
          <w:p w14:paraId="2E6E6FDE" w14:textId="5113B0CD" w:rsidR="009455C0" w:rsidRPr="009B0379" w:rsidRDefault="009455C0" w:rsidP="009455C0">
            <w:r w:rsidRPr="009B0379">
              <w:t>Ugniagesio kelnės</w:t>
            </w:r>
          </w:p>
        </w:tc>
        <w:tc>
          <w:tcPr>
            <w:tcW w:w="562" w:type="pct"/>
          </w:tcPr>
          <w:p w14:paraId="5DC6584F" w14:textId="0035DF47" w:rsidR="009455C0" w:rsidRPr="009B0379" w:rsidRDefault="009455C0" w:rsidP="009455C0">
            <w:pPr>
              <w:jc w:val="right"/>
            </w:pPr>
            <w:r w:rsidRPr="009B0379">
              <w:t>2009</w:t>
            </w:r>
          </w:p>
        </w:tc>
        <w:tc>
          <w:tcPr>
            <w:tcW w:w="653" w:type="pct"/>
          </w:tcPr>
          <w:p w14:paraId="1D36C58A" w14:textId="147C30C0" w:rsidR="009455C0" w:rsidRPr="009B0379" w:rsidRDefault="009455C0" w:rsidP="009455C0">
            <w:pPr>
              <w:jc w:val="right"/>
            </w:pPr>
            <w:r w:rsidRPr="009B0379">
              <w:t>071-0422</w:t>
            </w:r>
          </w:p>
        </w:tc>
        <w:tc>
          <w:tcPr>
            <w:tcW w:w="478" w:type="pct"/>
          </w:tcPr>
          <w:p w14:paraId="5944F5C1" w14:textId="144E0EC0" w:rsidR="009455C0" w:rsidRPr="009B0379" w:rsidRDefault="009455C0" w:rsidP="009455C0">
            <w:pPr>
              <w:jc w:val="right"/>
            </w:pPr>
            <w:r w:rsidRPr="009B0379">
              <w:t>1</w:t>
            </w:r>
          </w:p>
        </w:tc>
        <w:tc>
          <w:tcPr>
            <w:tcW w:w="575" w:type="pct"/>
          </w:tcPr>
          <w:p w14:paraId="4594D6E9" w14:textId="368C4283" w:rsidR="009455C0" w:rsidRPr="009B0379" w:rsidRDefault="009455C0" w:rsidP="009455C0">
            <w:pPr>
              <w:jc w:val="right"/>
            </w:pPr>
            <w:r w:rsidRPr="009B0379">
              <w:t>75,19</w:t>
            </w:r>
          </w:p>
        </w:tc>
        <w:tc>
          <w:tcPr>
            <w:tcW w:w="564" w:type="pct"/>
            <w:tcBorders>
              <w:top w:val="single" w:sz="4" w:space="0" w:color="auto"/>
              <w:left w:val="single" w:sz="4" w:space="0" w:color="auto"/>
              <w:bottom w:val="single" w:sz="4" w:space="0" w:color="auto"/>
              <w:right w:val="single" w:sz="4" w:space="0" w:color="auto"/>
            </w:tcBorders>
          </w:tcPr>
          <w:p w14:paraId="7A0594C3" w14:textId="5F74D374" w:rsidR="009455C0" w:rsidRPr="009B0379" w:rsidRDefault="009455C0" w:rsidP="009455C0">
            <w:pPr>
              <w:jc w:val="right"/>
            </w:pPr>
            <w:r w:rsidRPr="009B0379">
              <w:t>75,19</w:t>
            </w:r>
          </w:p>
        </w:tc>
        <w:tc>
          <w:tcPr>
            <w:tcW w:w="842" w:type="pct"/>
            <w:tcBorders>
              <w:top w:val="single" w:sz="4" w:space="0" w:color="auto"/>
              <w:left w:val="single" w:sz="4" w:space="0" w:color="auto"/>
              <w:bottom w:val="single" w:sz="4" w:space="0" w:color="auto"/>
              <w:right w:val="single" w:sz="4" w:space="0" w:color="auto"/>
            </w:tcBorders>
          </w:tcPr>
          <w:p w14:paraId="79A0B43B" w14:textId="30ABFA56" w:rsidR="009455C0" w:rsidRPr="009B0379" w:rsidRDefault="000E3294" w:rsidP="000E3294">
            <w:r w:rsidRPr="000E3294">
              <w:t>Fiziškai nusidėvėjo</w:t>
            </w:r>
          </w:p>
        </w:tc>
      </w:tr>
      <w:tr w:rsidR="009455C0" w14:paraId="154287F4" w14:textId="252F42D5" w:rsidTr="004E4E2B">
        <w:tc>
          <w:tcPr>
            <w:tcW w:w="290" w:type="pct"/>
            <w:tcBorders>
              <w:top w:val="single" w:sz="4" w:space="0" w:color="auto"/>
              <w:left w:val="single" w:sz="4" w:space="0" w:color="auto"/>
              <w:bottom w:val="single" w:sz="4" w:space="0" w:color="auto"/>
              <w:right w:val="single" w:sz="4" w:space="0" w:color="auto"/>
            </w:tcBorders>
          </w:tcPr>
          <w:p w14:paraId="0BC54424" w14:textId="3FCAB1B7" w:rsidR="009455C0" w:rsidRDefault="009455C0" w:rsidP="009455C0">
            <w:r>
              <w:t>21.</w:t>
            </w:r>
          </w:p>
        </w:tc>
        <w:tc>
          <w:tcPr>
            <w:tcW w:w="1034" w:type="pct"/>
          </w:tcPr>
          <w:p w14:paraId="29D3DED7" w14:textId="25A07E4A" w:rsidR="009455C0" w:rsidRPr="009B0379" w:rsidRDefault="009455C0" w:rsidP="009455C0">
            <w:r w:rsidRPr="009B0379">
              <w:t>Ugniagesio striukė</w:t>
            </w:r>
          </w:p>
        </w:tc>
        <w:tc>
          <w:tcPr>
            <w:tcW w:w="562" w:type="pct"/>
          </w:tcPr>
          <w:p w14:paraId="401895B4" w14:textId="595F564F" w:rsidR="009455C0" w:rsidRPr="009B0379" w:rsidRDefault="009455C0" w:rsidP="009455C0">
            <w:pPr>
              <w:jc w:val="right"/>
            </w:pPr>
            <w:r w:rsidRPr="009B0379">
              <w:t>2009</w:t>
            </w:r>
          </w:p>
        </w:tc>
        <w:tc>
          <w:tcPr>
            <w:tcW w:w="653" w:type="pct"/>
          </w:tcPr>
          <w:p w14:paraId="0A33EBB1" w14:textId="17A592EF" w:rsidR="009455C0" w:rsidRPr="009B0379" w:rsidRDefault="009455C0" w:rsidP="009455C0">
            <w:pPr>
              <w:jc w:val="right"/>
            </w:pPr>
            <w:r w:rsidRPr="009B0379">
              <w:t>071-0439</w:t>
            </w:r>
          </w:p>
        </w:tc>
        <w:tc>
          <w:tcPr>
            <w:tcW w:w="478" w:type="pct"/>
          </w:tcPr>
          <w:p w14:paraId="04E59BDA" w14:textId="1198A376" w:rsidR="009455C0" w:rsidRPr="009B0379" w:rsidRDefault="009455C0" w:rsidP="009455C0">
            <w:pPr>
              <w:jc w:val="right"/>
            </w:pPr>
            <w:r w:rsidRPr="009B0379">
              <w:t>3</w:t>
            </w:r>
          </w:p>
        </w:tc>
        <w:tc>
          <w:tcPr>
            <w:tcW w:w="575" w:type="pct"/>
          </w:tcPr>
          <w:p w14:paraId="7798B6A9" w14:textId="5528FEB4" w:rsidR="009455C0" w:rsidRPr="009B0379" w:rsidRDefault="009455C0" w:rsidP="009455C0">
            <w:pPr>
              <w:jc w:val="right"/>
            </w:pPr>
            <w:r w:rsidRPr="009B0379">
              <w:t>109,36</w:t>
            </w:r>
          </w:p>
        </w:tc>
        <w:tc>
          <w:tcPr>
            <w:tcW w:w="564" w:type="pct"/>
            <w:tcBorders>
              <w:top w:val="single" w:sz="4" w:space="0" w:color="auto"/>
              <w:left w:val="single" w:sz="4" w:space="0" w:color="auto"/>
              <w:bottom w:val="single" w:sz="4" w:space="0" w:color="auto"/>
              <w:right w:val="single" w:sz="4" w:space="0" w:color="auto"/>
            </w:tcBorders>
          </w:tcPr>
          <w:p w14:paraId="38A461A3" w14:textId="2032766E" w:rsidR="009455C0" w:rsidRPr="009B0379" w:rsidRDefault="009455C0" w:rsidP="009455C0">
            <w:pPr>
              <w:jc w:val="right"/>
            </w:pPr>
            <w:r w:rsidRPr="009B0379">
              <w:t>328,08</w:t>
            </w:r>
          </w:p>
        </w:tc>
        <w:tc>
          <w:tcPr>
            <w:tcW w:w="842" w:type="pct"/>
            <w:tcBorders>
              <w:top w:val="single" w:sz="4" w:space="0" w:color="auto"/>
              <w:left w:val="single" w:sz="4" w:space="0" w:color="auto"/>
              <w:bottom w:val="single" w:sz="4" w:space="0" w:color="auto"/>
              <w:right w:val="single" w:sz="4" w:space="0" w:color="auto"/>
            </w:tcBorders>
          </w:tcPr>
          <w:p w14:paraId="2123AD16" w14:textId="387BBB37" w:rsidR="009455C0" w:rsidRPr="009B0379" w:rsidRDefault="000E3294" w:rsidP="000E3294">
            <w:r w:rsidRPr="000E3294">
              <w:t>Fiziškai nusidėvėjo</w:t>
            </w:r>
          </w:p>
        </w:tc>
      </w:tr>
      <w:tr w:rsidR="009455C0" w14:paraId="70FDAF7B" w14:textId="70B3F84F" w:rsidTr="004E4E2B">
        <w:tc>
          <w:tcPr>
            <w:tcW w:w="290" w:type="pct"/>
            <w:tcBorders>
              <w:top w:val="single" w:sz="4" w:space="0" w:color="auto"/>
              <w:left w:val="single" w:sz="4" w:space="0" w:color="auto"/>
              <w:bottom w:val="single" w:sz="4" w:space="0" w:color="auto"/>
              <w:right w:val="single" w:sz="4" w:space="0" w:color="auto"/>
            </w:tcBorders>
          </w:tcPr>
          <w:p w14:paraId="07B53ADF" w14:textId="20C563F8" w:rsidR="009455C0" w:rsidRDefault="009455C0" w:rsidP="009455C0">
            <w:r>
              <w:t>22.</w:t>
            </w:r>
          </w:p>
        </w:tc>
        <w:tc>
          <w:tcPr>
            <w:tcW w:w="1034" w:type="pct"/>
          </w:tcPr>
          <w:p w14:paraId="4EA03D99" w14:textId="3D53CB00" w:rsidR="009455C0" w:rsidRPr="009B0379" w:rsidRDefault="009455C0" w:rsidP="009455C0">
            <w:r w:rsidRPr="009B0379">
              <w:t>Gaisrinė žarna 38-30</w:t>
            </w:r>
          </w:p>
        </w:tc>
        <w:tc>
          <w:tcPr>
            <w:tcW w:w="562" w:type="pct"/>
          </w:tcPr>
          <w:p w14:paraId="74680672" w14:textId="16F156A9" w:rsidR="009455C0" w:rsidRPr="009B0379" w:rsidRDefault="009455C0" w:rsidP="009455C0">
            <w:pPr>
              <w:jc w:val="right"/>
            </w:pPr>
            <w:r w:rsidRPr="009B0379">
              <w:t>2009</w:t>
            </w:r>
          </w:p>
        </w:tc>
        <w:tc>
          <w:tcPr>
            <w:tcW w:w="653" w:type="pct"/>
          </w:tcPr>
          <w:p w14:paraId="55CC4AE2" w14:textId="3B8BAB2C" w:rsidR="009455C0" w:rsidRPr="009B0379" w:rsidRDefault="009455C0" w:rsidP="009455C0">
            <w:pPr>
              <w:jc w:val="right"/>
            </w:pPr>
            <w:r w:rsidRPr="009B0379">
              <w:t>071-0444</w:t>
            </w:r>
          </w:p>
        </w:tc>
        <w:tc>
          <w:tcPr>
            <w:tcW w:w="478" w:type="pct"/>
          </w:tcPr>
          <w:p w14:paraId="1961A987" w14:textId="27C392D3" w:rsidR="009455C0" w:rsidRPr="009B0379" w:rsidRDefault="009455C0" w:rsidP="009455C0">
            <w:pPr>
              <w:jc w:val="right"/>
            </w:pPr>
            <w:r w:rsidRPr="009B0379">
              <w:t>2</w:t>
            </w:r>
          </w:p>
        </w:tc>
        <w:tc>
          <w:tcPr>
            <w:tcW w:w="575" w:type="pct"/>
          </w:tcPr>
          <w:p w14:paraId="52B16952" w14:textId="65A8CABB" w:rsidR="009455C0" w:rsidRPr="009B0379" w:rsidRDefault="009455C0" w:rsidP="009455C0">
            <w:pPr>
              <w:jc w:val="right"/>
            </w:pPr>
            <w:r w:rsidRPr="009B0379">
              <w:t>7,675</w:t>
            </w:r>
          </w:p>
        </w:tc>
        <w:tc>
          <w:tcPr>
            <w:tcW w:w="564" w:type="pct"/>
            <w:tcBorders>
              <w:top w:val="single" w:sz="4" w:space="0" w:color="auto"/>
              <w:left w:val="single" w:sz="4" w:space="0" w:color="auto"/>
              <w:bottom w:val="single" w:sz="4" w:space="0" w:color="auto"/>
              <w:right w:val="single" w:sz="4" w:space="0" w:color="auto"/>
            </w:tcBorders>
          </w:tcPr>
          <w:p w14:paraId="7B22615A" w14:textId="1941A6B3" w:rsidR="009455C0" w:rsidRPr="009B0379" w:rsidRDefault="009455C0" w:rsidP="009455C0">
            <w:pPr>
              <w:jc w:val="right"/>
            </w:pPr>
            <w:r w:rsidRPr="009B0379">
              <w:t>15,35</w:t>
            </w:r>
          </w:p>
        </w:tc>
        <w:tc>
          <w:tcPr>
            <w:tcW w:w="842" w:type="pct"/>
            <w:tcBorders>
              <w:top w:val="single" w:sz="4" w:space="0" w:color="auto"/>
              <w:left w:val="single" w:sz="4" w:space="0" w:color="auto"/>
              <w:bottom w:val="single" w:sz="4" w:space="0" w:color="auto"/>
              <w:right w:val="single" w:sz="4" w:space="0" w:color="auto"/>
            </w:tcBorders>
          </w:tcPr>
          <w:p w14:paraId="4349EE4D" w14:textId="57A1E9E7" w:rsidR="009455C0" w:rsidRPr="009B0379" w:rsidRDefault="000E3294" w:rsidP="000E3294">
            <w:r>
              <w:t>F</w:t>
            </w:r>
            <w:r w:rsidRPr="000E3294">
              <w:t>iziškai nusidėvėjo</w:t>
            </w:r>
          </w:p>
        </w:tc>
      </w:tr>
      <w:tr w:rsidR="009455C0" w14:paraId="6DC1BE32" w14:textId="0647E6B4" w:rsidTr="004E4E2B">
        <w:tc>
          <w:tcPr>
            <w:tcW w:w="2540" w:type="pct"/>
            <w:gridSpan w:val="4"/>
            <w:tcBorders>
              <w:top w:val="single" w:sz="4" w:space="0" w:color="auto"/>
              <w:left w:val="single" w:sz="4" w:space="0" w:color="auto"/>
              <w:bottom w:val="single" w:sz="4" w:space="0" w:color="auto"/>
              <w:right w:val="single" w:sz="4" w:space="0" w:color="auto"/>
            </w:tcBorders>
          </w:tcPr>
          <w:p w14:paraId="75F7A1D8" w14:textId="61699AB8" w:rsidR="009455C0" w:rsidRDefault="009455C0" w:rsidP="009455C0">
            <w:r>
              <w:t>Iš viso</w:t>
            </w:r>
          </w:p>
        </w:tc>
        <w:tc>
          <w:tcPr>
            <w:tcW w:w="478" w:type="pct"/>
            <w:tcBorders>
              <w:top w:val="single" w:sz="4" w:space="0" w:color="auto"/>
              <w:left w:val="single" w:sz="4" w:space="0" w:color="auto"/>
              <w:bottom w:val="single" w:sz="4" w:space="0" w:color="auto"/>
              <w:right w:val="single" w:sz="4" w:space="0" w:color="auto"/>
            </w:tcBorders>
          </w:tcPr>
          <w:p w14:paraId="3808C711" w14:textId="3D4C4299" w:rsidR="009455C0" w:rsidRDefault="009455C0" w:rsidP="009455C0">
            <w:pPr>
              <w:jc w:val="right"/>
            </w:pPr>
            <w:r>
              <w:t>32</w:t>
            </w:r>
          </w:p>
        </w:tc>
        <w:tc>
          <w:tcPr>
            <w:tcW w:w="575" w:type="pct"/>
            <w:tcBorders>
              <w:top w:val="single" w:sz="4" w:space="0" w:color="auto"/>
              <w:left w:val="single" w:sz="4" w:space="0" w:color="auto"/>
              <w:bottom w:val="single" w:sz="4" w:space="0" w:color="auto"/>
              <w:right w:val="single" w:sz="4" w:space="0" w:color="auto"/>
            </w:tcBorders>
          </w:tcPr>
          <w:p w14:paraId="43C9AAB9" w14:textId="402C6E0A" w:rsidR="009455C0" w:rsidRDefault="009455C0" w:rsidP="009455C0">
            <w:pPr>
              <w:jc w:val="right"/>
            </w:pPr>
            <w:r>
              <w:t>1 238,59</w:t>
            </w:r>
          </w:p>
        </w:tc>
        <w:tc>
          <w:tcPr>
            <w:tcW w:w="564" w:type="pct"/>
            <w:tcBorders>
              <w:top w:val="single" w:sz="4" w:space="0" w:color="auto"/>
              <w:left w:val="single" w:sz="4" w:space="0" w:color="auto"/>
              <w:bottom w:val="single" w:sz="4" w:space="0" w:color="auto"/>
              <w:right w:val="single" w:sz="4" w:space="0" w:color="auto"/>
            </w:tcBorders>
          </w:tcPr>
          <w:p w14:paraId="2AA742FD" w14:textId="0BD7EF87" w:rsidR="009455C0" w:rsidRDefault="009455C0" w:rsidP="009455C0">
            <w:pPr>
              <w:jc w:val="right"/>
            </w:pPr>
            <w:r>
              <w:t>1 806,66</w:t>
            </w:r>
          </w:p>
        </w:tc>
        <w:tc>
          <w:tcPr>
            <w:tcW w:w="842" w:type="pct"/>
            <w:tcBorders>
              <w:top w:val="single" w:sz="4" w:space="0" w:color="auto"/>
              <w:left w:val="single" w:sz="4" w:space="0" w:color="auto"/>
              <w:bottom w:val="single" w:sz="4" w:space="0" w:color="auto"/>
              <w:right w:val="single" w:sz="4" w:space="0" w:color="auto"/>
            </w:tcBorders>
          </w:tcPr>
          <w:p w14:paraId="0F6A3BFE" w14:textId="77777777" w:rsidR="009455C0" w:rsidRDefault="009455C0" w:rsidP="009455C0">
            <w:pPr>
              <w:jc w:val="right"/>
            </w:pPr>
          </w:p>
        </w:tc>
      </w:tr>
    </w:tbl>
    <w:bookmarkEnd w:id="2"/>
    <w:p w14:paraId="3CAA7FA5" w14:textId="77777777" w:rsidR="00902E9A" w:rsidRDefault="003D5BAC" w:rsidP="003D5BAC">
      <w:pPr>
        <w:jc w:val="center"/>
      </w:pP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__________________________________</w:t>
      </w:r>
    </w:p>
    <w:p w14:paraId="7BC5DAC8" w14:textId="1E1F728A" w:rsidR="003D5BAC" w:rsidRDefault="003D5BAC" w:rsidP="006E4F3C"/>
    <w:p w14:paraId="1894CDB8" w14:textId="77777777" w:rsidR="000E3294" w:rsidRDefault="000E3294" w:rsidP="006E4F3C"/>
    <w:p w14:paraId="11407C74" w14:textId="08086262" w:rsidR="004E4E2B" w:rsidRDefault="004E4E2B">
      <w:pPr>
        <w:spacing w:after="200"/>
      </w:pPr>
      <w:r>
        <w:br w:type="page"/>
      </w:r>
    </w:p>
    <w:p w14:paraId="6E7814DC" w14:textId="28B067A6" w:rsidR="00FC29D7" w:rsidRPr="00407B07" w:rsidRDefault="00FC29D7" w:rsidP="00FC29D7">
      <w:pPr>
        <w:overflowPunct w:val="0"/>
        <w:autoSpaceDE w:val="0"/>
        <w:autoSpaceDN w:val="0"/>
        <w:adjustRightInd w:val="0"/>
        <w:jc w:val="center"/>
        <w:rPr>
          <w:b/>
          <w:szCs w:val="20"/>
        </w:rPr>
      </w:pPr>
      <w:r w:rsidRPr="00180B27">
        <w:rPr>
          <w:b/>
        </w:rPr>
        <w:lastRenderedPageBreak/>
        <w:t>SAVIVALDYBĖS TARYBOS SP</w:t>
      </w:r>
      <w:r>
        <w:rPr>
          <w:b/>
        </w:rPr>
        <w:t>RENDIMO „</w:t>
      </w:r>
      <w:r>
        <w:rPr>
          <w:b/>
          <w:caps/>
        </w:rPr>
        <w:t>DĖL valstybei nuosavybės teise priklausančio TURTO pripažinimo netinkamu (negalimu) naudoti ir NURAŠYMO</w:t>
      </w:r>
      <w:r>
        <w:rPr>
          <w:b/>
        </w:rPr>
        <w:t xml:space="preserve">“ </w:t>
      </w:r>
      <w:r w:rsidRPr="00180B27">
        <w:rPr>
          <w:b/>
        </w:rPr>
        <w:t xml:space="preserve">PROJEKTO </w:t>
      </w:r>
      <w:r>
        <w:rPr>
          <w:b/>
        </w:rPr>
        <w:t>AIŠKINAMASIS RAŠTAS</w:t>
      </w:r>
    </w:p>
    <w:p w14:paraId="6867F738" w14:textId="77777777" w:rsidR="00FC29D7" w:rsidRDefault="00FC29D7" w:rsidP="00FC29D7">
      <w:pPr>
        <w:ind w:firstLine="720"/>
        <w:jc w:val="both"/>
        <w:rPr>
          <w:b/>
        </w:rPr>
      </w:pPr>
    </w:p>
    <w:p w14:paraId="202BAD05" w14:textId="77777777" w:rsidR="00FC29D7" w:rsidRDefault="00FC29D7" w:rsidP="00FC29D7">
      <w:pPr>
        <w:ind w:firstLine="720"/>
        <w:jc w:val="both"/>
        <w:rPr>
          <w:b/>
        </w:rPr>
      </w:pPr>
    </w:p>
    <w:p w14:paraId="1805DE66" w14:textId="77777777" w:rsidR="00FC29D7" w:rsidRDefault="00FC29D7" w:rsidP="00FC29D7">
      <w:pPr>
        <w:tabs>
          <w:tab w:val="left" w:pos="993"/>
        </w:tabs>
        <w:jc w:val="both"/>
        <w:rPr>
          <w:b/>
        </w:rPr>
      </w:pPr>
      <w:r>
        <w:rPr>
          <w:b/>
        </w:rPr>
        <w:t xml:space="preserve">1. </w:t>
      </w:r>
      <w:r w:rsidRPr="00BD6314">
        <w:rPr>
          <w:b/>
        </w:rPr>
        <w:t>Sprendimo projekto tikslai ir uždaviniai:</w:t>
      </w:r>
    </w:p>
    <w:p w14:paraId="57108AA6" w14:textId="77777777" w:rsidR="00FC29D7" w:rsidRDefault="00FC29D7" w:rsidP="00FC29D7">
      <w:pPr>
        <w:ind w:firstLine="567"/>
        <w:jc w:val="both"/>
      </w:pPr>
      <w:r>
        <w:t xml:space="preserve">Siūlome nurašyti valstybei nuosavybės teise priklausantį Anykščių rajono savivaldybės </w:t>
      </w:r>
      <w:r w:rsidRPr="00335C7E">
        <w:t xml:space="preserve">patikėjimo teise valdomą sprendimo projekte išvardintą turtą. </w:t>
      </w:r>
    </w:p>
    <w:p w14:paraId="07D5D770" w14:textId="760CC0D7" w:rsidR="00FC29D7" w:rsidRDefault="00FC29D7" w:rsidP="00FC29D7">
      <w:pPr>
        <w:ind w:firstLine="567"/>
        <w:jc w:val="both"/>
      </w:pPr>
      <w:r w:rsidRPr="00335C7E">
        <w:t>Valstybės įstaig</w:t>
      </w:r>
      <w:r w:rsidR="003232B1">
        <w:t>os</w:t>
      </w:r>
      <w:r w:rsidRPr="00335C7E">
        <w:t>, perdavus</w:t>
      </w:r>
      <w:r w:rsidR="003232B1">
        <w:t>ios</w:t>
      </w:r>
      <w:r w:rsidRPr="00335C7E">
        <w:t xml:space="preserve"> Savivaldybei turtą</w:t>
      </w:r>
      <w:r w:rsidR="003232B1" w:rsidRPr="003232B1">
        <w:t xml:space="preserve"> </w:t>
      </w:r>
      <w:r w:rsidR="003232B1">
        <w:t>(</w:t>
      </w:r>
      <w:r w:rsidR="003232B1" w:rsidRPr="003232B1">
        <w:t>Priešgaisrinės apsaugos ir gelbėjimo departamento prie vidaus reikalų ministerijos</w:t>
      </w:r>
      <w:r w:rsidR="003232B1">
        <w:t>)</w:t>
      </w:r>
      <w:r w:rsidRPr="00335C7E">
        <w:t xml:space="preserve"> sutikim</w:t>
      </w:r>
      <w:r w:rsidR="003232B1">
        <w:t>as</w:t>
      </w:r>
      <w:r w:rsidRPr="00335C7E">
        <w:t xml:space="preserve"> gaut</w:t>
      </w:r>
      <w:r w:rsidR="003232B1">
        <w:t>as</w:t>
      </w:r>
      <w:r w:rsidRPr="00335C7E">
        <w:t xml:space="preserve">. </w:t>
      </w:r>
    </w:p>
    <w:p w14:paraId="553EA7BD" w14:textId="1C7D23DF" w:rsidR="00FC29D7" w:rsidRDefault="00FC29D7" w:rsidP="00FC29D7">
      <w:pPr>
        <w:ind w:firstLine="567"/>
        <w:jc w:val="both"/>
      </w:pPr>
      <w:r w:rsidRPr="00335C7E">
        <w:t>Sprendimo projekte išvardintu turtu pagal panaudos sutartį naudojosi biudžetinė įstaiga Anykščių rajono ugniagesių tarnyba.</w:t>
      </w:r>
    </w:p>
    <w:p w14:paraId="5AF6A9C5" w14:textId="77777777" w:rsidR="00FC29D7" w:rsidRDefault="00FC29D7" w:rsidP="00FC29D7">
      <w:pPr>
        <w:tabs>
          <w:tab w:val="left" w:pos="993"/>
        </w:tabs>
        <w:jc w:val="both"/>
        <w:rPr>
          <w:rFonts w:eastAsia="Calibri"/>
          <w:b/>
        </w:rPr>
      </w:pPr>
    </w:p>
    <w:p w14:paraId="5FB5CE82" w14:textId="0D42E923" w:rsidR="00FC29D7" w:rsidRPr="00335C7E" w:rsidRDefault="00FC29D7" w:rsidP="00FC29D7">
      <w:pPr>
        <w:tabs>
          <w:tab w:val="left" w:pos="993"/>
        </w:tabs>
        <w:jc w:val="both"/>
        <w:rPr>
          <w:b/>
        </w:rPr>
      </w:pPr>
      <w:r w:rsidRPr="00335C7E">
        <w:rPr>
          <w:rFonts w:eastAsia="Calibri"/>
          <w:b/>
        </w:rPr>
        <w:t xml:space="preserve">2. </w:t>
      </w:r>
      <w:r w:rsidRPr="00335C7E">
        <w:rPr>
          <w:b/>
        </w:rPr>
        <w:t>Siūlomos teisinio reguliavimo nuostatos ir laukiami rezultatai:</w:t>
      </w:r>
    </w:p>
    <w:p w14:paraId="53329D7E" w14:textId="77777777" w:rsidR="00FC29D7" w:rsidRDefault="00FC29D7" w:rsidP="00FC29D7">
      <w:pPr>
        <w:jc w:val="both"/>
      </w:pPr>
      <w:r w:rsidRPr="00335C7E">
        <w:t xml:space="preserve">       Bus nurašytas valstybei nuosavybės teise priklausantis nenaudojamas turtas. </w:t>
      </w:r>
    </w:p>
    <w:p w14:paraId="1F2D84AE" w14:textId="77777777" w:rsidR="00FC29D7" w:rsidRDefault="00FC29D7" w:rsidP="00FC29D7">
      <w:pPr>
        <w:jc w:val="both"/>
      </w:pPr>
    </w:p>
    <w:p w14:paraId="57D0D8C4" w14:textId="77777777" w:rsidR="00FC29D7" w:rsidRPr="00335C7E" w:rsidRDefault="00FC29D7" w:rsidP="00FC29D7">
      <w:pPr>
        <w:jc w:val="both"/>
        <w:rPr>
          <w:b/>
        </w:rPr>
      </w:pPr>
      <w:r w:rsidRPr="00335C7E">
        <w:rPr>
          <w:b/>
        </w:rPr>
        <w:t>3. Lėšų poreikis ir šaltiniai:</w:t>
      </w:r>
    </w:p>
    <w:p w14:paraId="0C0719BC" w14:textId="43DBE466" w:rsidR="00FC29D7" w:rsidRDefault="00FC29D7" w:rsidP="00FC29D7">
      <w:pPr>
        <w:jc w:val="both"/>
      </w:pPr>
      <w:r>
        <w:t xml:space="preserve">      Nėra.</w:t>
      </w:r>
    </w:p>
    <w:p w14:paraId="5BDEB295" w14:textId="77777777" w:rsidR="00FC29D7" w:rsidRDefault="00FC29D7" w:rsidP="00FC29D7">
      <w:pPr>
        <w:jc w:val="both"/>
      </w:pPr>
    </w:p>
    <w:p w14:paraId="62026320" w14:textId="77777777" w:rsidR="00FC29D7" w:rsidRDefault="00FC29D7" w:rsidP="00FC29D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25FCE456" w14:textId="77777777" w:rsidR="00FC29D7" w:rsidRDefault="00FC29D7" w:rsidP="00FC29D7">
      <w:pPr>
        <w:jc w:val="both"/>
      </w:pPr>
      <w:r>
        <w:t xml:space="preserve">      Teisinio reguliavimo poveikio vertinimo rezultatai nevertinami. </w:t>
      </w:r>
    </w:p>
    <w:p w14:paraId="71D075CE" w14:textId="77777777" w:rsidR="00FC29D7" w:rsidRDefault="00FC29D7" w:rsidP="00FC29D7">
      <w:pPr>
        <w:jc w:val="both"/>
      </w:pPr>
      <w:r>
        <w:t xml:space="preserve">       Neigiamų priimto sprendimo pasekmių nenumatoma.</w:t>
      </w:r>
    </w:p>
    <w:p w14:paraId="7F53743D" w14:textId="77777777" w:rsidR="00FC29D7" w:rsidRPr="00AF5B2D" w:rsidRDefault="00FC29D7" w:rsidP="00FC29D7">
      <w:pPr>
        <w:jc w:val="both"/>
      </w:pPr>
    </w:p>
    <w:p w14:paraId="65445360" w14:textId="77777777" w:rsidR="00FC29D7" w:rsidRDefault="00FC29D7" w:rsidP="00FC29D7">
      <w:pPr>
        <w:jc w:val="both"/>
        <w:rPr>
          <w:b/>
        </w:rPr>
      </w:pPr>
      <w:r w:rsidRPr="003B16DC">
        <w:rPr>
          <w:b/>
        </w:rPr>
        <w:t>5. Kokius teisės aktus būtina priimti, kokius galiojančius teisės aktus reikia pakeisti ar pripažinti netekusiais galios – kas ir kada juos turėtų priimti</w:t>
      </w:r>
      <w:r>
        <w:rPr>
          <w:b/>
        </w:rPr>
        <w:t>:</w:t>
      </w:r>
    </w:p>
    <w:p w14:paraId="606B2EF1" w14:textId="77777777" w:rsidR="00FC29D7" w:rsidRDefault="00FC29D7" w:rsidP="00FC29D7">
      <w:pPr>
        <w:jc w:val="both"/>
      </w:pPr>
      <w:r>
        <w:t xml:space="preserve">       Nereikia.</w:t>
      </w:r>
    </w:p>
    <w:p w14:paraId="0AF4CD50" w14:textId="77777777" w:rsidR="00FC29D7" w:rsidRPr="00BD6314" w:rsidRDefault="00FC29D7" w:rsidP="00FC29D7">
      <w:pPr>
        <w:jc w:val="both"/>
      </w:pPr>
    </w:p>
    <w:p w14:paraId="6C752FE8" w14:textId="77777777" w:rsidR="00FC29D7" w:rsidRDefault="00FC29D7" w:rsidP="00FC29D7">
      <w:pPr>
        <w:jc w:val="both"/>
        <w:rPr>
          <w:b/>
        </w:rPr>
      </w:pPr>
      <w:r w:rsidRPr="003B16DC">
        <w:rPr>
          <w:b/>
        </w:rPr>
        <w:t>6. Sprendimo įgyvendinimo terminai – kas, ką ir kada turėtų atlikti</w:t>
      </w:r>
      <w:r>
        <w:rPr>
          <w:b/>
        </w:rPr>
        <w:t>:</w:t>
      </w:r>
    </w:p>
    <w:p w14:paraId="4AD43502" w14:textId="49BE4A53" w:rsidR="00FC29D7" w:rsidRDefault="00FC29D7" w:rsidP="00FC29D7">
      <w:pPr>
        <w:jc w:val="both"/>
      </w:pPr>
      <w:r>
        <w:t xml:space="preserve">       A</w:t>
      </w:r>
      <w:r w:rsidRPr="00335C7E">
        <w:t>nykščių rajono savivaldybės tarybos 202</w:t>
      </w:r>
      <w:r w:rsidR="00555950">
        <w:t>5</w:t>
      </w:r>
      <w:r w:rsidRPr="00335C7E">
        <w:t xml:space="preserve"> m. </w:t>
      </w:r>
      <w:r w:rsidR="00555950">
        <w:t>liepos 31</w:t>
      </w:r>
      <w:r w:rsidRPr="00335C7E">
        <w:t xml:space="preserve"> d. sprendimu </w:t>
      </w:r>
      <w:r w:rsidR="00555950" w:rsidRPr="00555950">
        <w:t>Nr. 1-TS-264 „Dėl Savivaldybės patikėjimo teise valdomo valstybės turto pripažinimo nereikalingu arba netinkamu (negalimu) naudoti, jo tolesnio panaudojimo arba nurašymo komisijos sudarymo“</w:t>
      </w:r>
      <w:r w:rsidR="00555950">
        <w:t xml:space="preserve"> </w:t>
      </w:r>
      <w:r w:rsidRPr="00335C7E">
        <w:t>sudarytai</w:t>
      </w:r>
      <w:r w:rsidRPr="00335C7E">
        <w:br/>
        <w:t>komisijai iki 202</w:t>
      </w:r>
      <w:r>
        <w:t>5</w:t>
      </w:r>
      <w:r w:rsidRPr="00335C7E">
        <w:t xml:space="preserve"> m. </w:t>
      </w:r>
      <w:r w:rsidR="00555950">
        <w:t>gruodžio</w:t>
      </w:r>
      <w:r w:rsidRPr="00335C7E">
        <w:t xml:space="preserve"> 1 d. likviduoti ir nurašyti sprendimo projekto pried</w:t>
      </w:r>
      <w:r w:rsidR="003232B1">
        <w:t>uose</w:t>
      </w:r>
      <w:r w:rsidRPr="00335C7E">
        <w:t xml:space="preserve"> išvardintą turtą.</w:t>
      </w:r>
    </w:p>
    <w:p w14:paraId="775DAC2F" w14:textId="77777777" w:rsidR="00FC29D7" w:rsidRPr="003B16DC" w:rsidRDefault="00FC29D7" w:rsidP="00FC29D7">
      <w:pPr>
        <w:jc w:val="both"/>
        <w:rPr>
          <w:b/>
        </w:rPr>
      </w:pPr>
    </w:p>
    <w:p w14:paraId="4A025C67" w14:textId="77777777" w:rsidR="00FC29D7" w:rsidRDefault="00FC29D7" w:rsidP="00FC29D7">
      <w:pPr>
        <w:jc w:val="both"/>
        <w:rPr>
          <w:b/>
        </w:rPr>
      </w:pPr>
      <w:r w:rsidRPr="003B16DC">
        <w:rPr>
          <w:b/>
        </w:rPr>
        <w:t>7. Sprendimo projekto rengimo metu gauti specialistų vertinimai ir išvados</w:t>
      </w:r>
      <w:r>
        <w:rPr>
          <w:b/>
        </w:rPr>
        <w:t>:</w:t>
      </w:r>
    </w:p>
    <w:p w14:paraId="23614904" w14:textId="77777777" w:rsidR="00FC29D7" w:rsidRDefault="00FC29D7" w:rsidP="00FC29D7">
      <w:pPr>
        <w:jc w:val="both"/>
      </w:pPr>
      <w:r>
        <w:t xml:space="preserve">       Negauti.</w:t>
      </w:r>
    </w:p>
    <w:p w14:paraId="663ADB38" w14:textId="77777777" w:rsidR="00FC29D7" w:rsidRPr="00BD6314" w:rsidRDefault="00FC29D7" w:rsidP="00FC29D7">
      <w:pPr>
        <w:jc w:val="both"/>
      </w:pPr>
    </w:p>
    <w:p w14:paraId="7AF8D918" w14:textId="77777777" w:rsidR="00FC29D7" w:rsidRDefault="00FC29D7" w:rsidP="00FC29D7">
      <w:pPr>
        <w:rPr>
          <w:b/>
        </w:rPr>
      </w:pPr>
      <w:r w:rsidRPr="003B16DC">
        <w:rPr>
          <w:b/>
        </w:rPr>
        <w:t>8. Kiti reikalingi pagrindimai, skaičiavimai ir paaiškinimai</w:t>
      </w:r>
      <w:r>
        <w:rPr>
          <w:b/>
        </w:rPr>
        <w:t>:</w:t>
      </w:r>
    </w:p>
    <w:p w14:paraId="11761E78" w14:textId="77777777" w:rsidR="00FC29D7" w:rsidRDefault="00FC29D7" w:rsidP="00FC29D7">
      <w:r>
        <w:t xml:space="preserve">       Nėra.</w:t>
      </w:r>
    </w:p>
    <w:p w14:paraId="7B7BA5A0" w14:textId="77777777" w:rsidR="00FC29D7" w:rsidRPr="00481A1F" w:rsidRDefault="00FC29D7" w:rsidP="00FC29D7"/>
    <w:p w14:paraId="518DE8A1" w14:textId="77777777" w:rsidR="00FC29D7" w:rsidRDefault="00FC29D7" w:rsidP="00FC29D7">
      <w:r>
        <w:rPr>
          <w:b/>
        </w:rPr>
        <w:t>9</w:t>
      </w:r>
      <w:r w:rsidRPr="003B16DC">
        <w:rPr>
          <w:b/>
        </w:rPr>
        <w:t>. Sprendimo projekto iniciatoriai ir rengėjai, pranešėjas</w:t>
      </w:r>
      <w:r>
        <w:rPr>
          <w:b/>
        </w:rPr>
        <w:t>:</w:t>
      </w:r>
      <w:r w:rsidRPr="003B16DC">
        <w:t xml:space="preserve"> </w:t>
      </w:r>
    </w:p>
    <w:p w14:paraId="5AC751A2" w14:textId="2B1E4F1E" w:rsidR="00FC29D7" w:rsidRDefault="00FC29D7" w:rsidP="00FC29D7">
      <w:pPr>
        <w:jc w:val="both"/>
      </w:pPr>
      <w:r>
        <w:t xml:space="preserve">       Iniciatorius – Anykščių rajono savivaldybės tarybos 202</w:t>
      </w:r>
      <w:r w:rsidR="00555950">
        <w:t>5</w:t>
      </w:r>
      <w:r>
        <w:t xml:space="preserve"> m. </w:t>
      </w:r>
      <w:r w:rsidR="00555950">
        <w:t>liepos 31</w:t>
      </w:r>
      <w:r>
        <w:t xml:space="preserve"> d. sprendimu </w:t>
      </w:r>
      <w:r w:rsidR="00555950" w:rsidRPr="00555950">
        <w:t xml:space="preserve">Nr. 1-TS-264 „Dėl Savivaldybės patikėjimo teise valdomo valstybės turto pripažinimo nereikalingu arba netinkamu (negalimu) naudoti, jo tolesnio panaudojimo arba nurašymo komisijos sudarymo“ </w:t>
      </w:r>
      <w:r>
        <w:t>sudaryta komisija.</w:t>
      </w:r>
    </w:p>
    <w:p w14:paraId="2B9396D5" w14:textId="099E6315" w:rsidR="00FC29D7" w:rsidRDefault="00FC29D7" w:rsidP="00FC29D7">
      <w:r>
        <w:t xml:space="preserve">       Projekto rengėja – </w:t>
      </w:r>
      <w:r w:rsidRPr="00335C7E">
        <w:t>Viešųjų pirkimų ir turto skyriaus vedė</w:t>
      </w:r>
      <w:r w:rsidR="0055596E">
        <w:t>jo pavaduotoja Jurgita Pipirienė.</w:t>
      </w:r>
    </w:p>
    <w:p w14:paraId="580E4132" w14:textId="0DCC6BD0" w:rsidR="00FC29D7" w:rsidRDefault="00FC29D7" w:rsidP="00FC29D7">
      <w:r>
        <w:t xml:space="preserve">       Pranešėja – </w:t>
      </w:r>
      <w:r w:rsidR="00555950" w:rsidRPr="00555950">
        <w:t xml:space="preserve">Viešųjų pirkimų ir turto skyriaus </w:t>
      </w:r>
      <w:r w:rsidR="0055596E" w:rsidRPr="00335C7E">
        <w:t>vedė</w:t>
      </w:r>
      <w:r w:rsidR="0055596E">
        <w:t>jo pavaduotoja Jurgita Pipirienė.</w:t>
      </w:r>
    </w:p>
    <w:sectPr w:rsidR="00FC29D7" w:rsidSect="003E63E8">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402B4"/>
    <w:multiLevelType w:val="multilevel"/>
    <w:tmpl w:val="CDA6F156"/>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6474A4D"/>
    <w:multiLevelType w:val="hybridMultilevel"/>
    <w:tmpl w:val="EF342C94"/>
    <w:lvl w:ilvl="0" w:tplc="69DA430E">
      <w:start w:val="2"/>
      <w:numFmt w:val="decimal"/>
      <w:lvlText w:val="%1."/>
      <w:lvlJc w:val="left"/>
      <w:pPr>
        <w:ind w:left="840" w:hanging="360"/>
      </w:p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start w:val="1"/>
      <w:numFmt w:val="lowerLetter"/>
      <w:lvlText w:val="%5."/>
      <w:lvlJc w:val="left"/>
      <w:pPr>
        <w:ind w:left="3720" w:hanging="360"/>
      </w:pPr>
    </w:lvl>
    <w:lvl w:ilvl="5" w:tplc="0409001B">
      <w:start w:val="1"/>
      <w:numFmt w:val="lowerRoman"/>
      <w:lvlText w:val="%6."/>
      <w:lvlJc w:val="right"/>
      <w:pPr>
        <w:ind w:left="4440" w:hanging="180"/>
      </w:pPr>
    </w:lvl>
    <w:lvl w:ilvl="6" w:tplc="0409000F">
      <w:start w:val="1"/>
      <w:numFmt w:val="decimal"/>
      <w:lvlText w:val="%7."/>
      <w:lvlJc w:val="left"/>
      <w:pPr>
        <w:ind w:left="5160" w:hanging="360"/>
      </w:pPr>
    </w:lvl>
    <w:lvl w:ilvl="7" w:tplc="04090019">
      <w:start w:val="1"/>
      <w:numFmt w:val="lowerLetter"/>
      <w:lvlText w:val="%8."/>
      <w:lvlJc w:val="left"/>
      <w:pPr>
        <w:ind w:left="5880" w:hanging="360"/>
      </w:pPr>
    </w:lvl>
    <w:lvl w:ilvl="8" w:tplc="0409001B">
      <w:start w:val="1"/>
      <w:numFmt w:val="lowerRoman"/>
      <w:lvlText w:val="%9."/>
      <w:lvlJc w:val="right"/>
      <w:pPr>
        <w:ind w:left="6600" w:hanging="180"/>
      </w:pPr>
    </w:lvl>
  </w:abstractNum>
  <w:abstractNum w:abstractNumId="2" w15:restartNumberingAfterBreak="0">
    <w:nsid w:val="19505761"/>
    <w:multiLevelType w:val="multilevel"/>
    <w:tmpl w:val="B75602F2"/>
    <w:lvl w:ilvl="0">
      <w:start w:val="1"/>
      <w:numFmt w:val="decimal"/>
      <w:lvlText w:val="%1."/>
      <w:lvlJc w:val="left"/>
      <w:pPr>
        <w:ind w:left="360" w:hanging="360"/>
      </w:pPr>
      <w:rPr>
        <w:rFonts w:hint="default"/>
      </w:rPr>
    </w:lvl>
    <w:lvl w:ilvl="1">
      <w:start w:val="5"/>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3" w15:restartNumberingAfterBreak="0">
    <w:nsid w:val="21C1283D"/>
    <w:multiLevelType w:val="hybridMultilevel"/>
    <w:tmpl w:val="21BECB88"/>
    <w:lvl w:ilvl="0" w:tplc="42808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9A1B81"/>
    <w:multiLevelType w:val="hybridMultilevel"/>
    <w:tmpl w:val="0DC0E2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563F38"/>
    <w:multiLevelType w:val="hybridMultilevel"/>
    <w:tmpl w:val="2C8A0E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6F4CD9"/>
    <w:multiLevelType w:val="multilevel"/>
    <w:tmpl w:val="D8386628"/>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58B4508"/>
    <w:multiLevelType w:val="hybridMultilevel"/>
    <w:tmpl w:val="114E5A54"/>
    <w:lvl w:ilvl="0" w:tplc="DEF8865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41105411"/>
    <w:multiLevelType w:val="hybridMultilevel"/>
    <w:tmpl w:val="2FF4F2FA"/>
    <w:lvl w:ilvl="0" w:tplc="714A9CB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54396376"/>
    <w:multiLevelType w:val="multilevel"/>
    <w:tmpl w:val="A71A2D9C"/>
    <w:lvl w:ilvl="0">
      <w:start w:val="1"/>
      <w:numFmt w:val="decimal"/>
      <w:lvlText w:val="%1."/>
      <w:lvlJc w:val="left"/>
      <w:pPr>
        <w:ind w:left="108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574C5398"/>
    <w:multiLevelType w:val="hybridMultilevel"/>
    <w:tmpl w:val="8394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695AFB"/>
    <w:multiLevelType w:val="multilevel"/>
    <w:tmpl w:val="320693F0"/>
    <w:lvl w:ilvl="0">
      <w:start w:val="1"/>
      <w:numFmt w:val="decimal"/>
      <w:lvlText w:val="%1."/>
      <w:lvlJc w:val="left"/>
      <w:pPr>
        <w:ind w:left="360" w:hanging="360"/>
      </w:pPr>
      <w:rPr>
        <w:rFonts w:hint="default"/>
      </w:rPr>
    </w:lvl>
    <w:lvl w:ilvl="1">
      <w:start w:val="2"/>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12" w15:restartNumberingAfterBreak="0">
    <w:nsid w:val="63ED3A37"/>
    <w:multiLevelType w:val="hybridMultilevel"/>
    <w:tmpl w:val="1882BBD4"/>
    <w:lvl w:ilvl="0" w:tplc="4D98423A">
      <w:start w:val="1"/>
      <w:numFmt w:val="decimal"/>
      <w:lvlText w:val="%1."/>
      <w:lvlJc w:val="left"/>
      <w:pPr>
        <w:ind w:left="960" w:hanging="360"/>
      </w:pPr>
      <w:rPr>
        <w:rFonts w:ascii="Times New Roman" w:eastAsia="Times New Roman" w:hAnsi="Times New Roman" w:cs="Times New Roman"/>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6C0379A1"/>
    <w:multiLevelType w:val="hybridMultilevel"/>
    <w:tmpl w:val="3374690E"/>
    <w:lvl w:ilvl="0" w:tplc="43022D6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7D9051FB"/>
    <w:multiLevelType w:val="multilevel"/>
    <w:tmpl w:val="1F4AA33C"/>
    <w:lvl w:ilvl="0">
      <w:start w:val="1"/>
      <w:numFmt w:val="decimal"/>
      <w:lvlText w:val="%1."/>
      <w:lvlJc w:val="left"/>
      <w:pPr>
        <w:ind w:left="720" w:hanging="360"/>
      </w:pPr>
      <w:rPr>
        <w:rFonts w:hint="default"/>
      </w:rPr>
    </w:lvl>
    <w:lvl w:ilvl="1">
      <w:start w:val="2"/>
      <w:numFmt w:val="decimal"/>
      <w:isLgl/>
      <w:lvlText w:val="%1.%2."/>
      <w:lvlJc w:val="left"/>
      <w:pPr>
        <w:ind w:left="84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5" w15:restartNumberingAfterBreak="0">
    <w:nsid w:val="7E125B94"/>
    <w:multiLevelType w:val="multilevel"/>
    <w:tmpl w:val="FBFEFDBE"/>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E303FA5"/>
    <w:multiLevelType w:val="hybridMultilevel"/>
    <w:tmpl w:val="540259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3143168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0336869">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02548763">
    <w:abstractNumId w:val="13"/>
  </w:num>
  <w:num w:numId="4" w16cid:durableId="466776064">
    <w:abstractNumId w:val="3"/>
  </w:num>
  <w:num w:numId="5" w16cid:durableId="855116329">
    <w:abstractNumId w:val="6"/>
  </w:num>
  <w:num w:numId="6" w16cid:durableId="432475859">
    <w:abstractNumId w:val="2"/>
  </w:num>
  <w:num w:numId="7" w16cid:durableId="1435203572">
    <w:abstractNumId w:val="0"/>
  </w:num>
  <w:num w:numId="8" w16cid:durableId="1123572780">
    <w:abstractNumId w:val="15"/>
  </w:num>
  <w:num w:numId="9" w16cid:durableId="511577148">
    <w:abstractNumId w:val="9"/>
  </w:num>
  <w:num w:numId="10" w16cid:durableId="2026665998">
    <w:abstractNumId w:val="14"/>
  </w:num>
  <w:num w:numId="11" w16cid:durableId="1903977062">
    <w:abstractNumId w:val="11"/>
  </w:num>
  <w:num w:numId="12" w16cid:durableId="1447433847">
    <w:abstractNumId w:val="8"/>
  </w:num>
  <w:num w:numId="13" w16cid:durableId="278800953">
    <w:abstractNumId w:val="5"/>
  </w:num>
  <w:num w:numId="14" w16cid:durableId="267389481">
    <w:abstractNumId w:val="4"/>
  </w:num>
  <w:num w:numId="15" w16cid:durableId="2106999252">
    <w:abstractNumId w:val="10"/>
  </w:num>
  <w:num w:numId="16" w16cid:durableId="313217677">
    <w:abstractNumId w:val="16"/>
  </w:num>
  <w:num w:numId="17" w16cid:durableId="1879087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207"/>
    <w:rsid w:val="00000AD2"/>
    <w:rsid w:val="000038DB"/>
    <w:rsid w:val="00005D75"/>
    <w:rsid w:val="00013C8C"/>
    <w:rsid w:val="00016F5B"/>
    <w:rsid w:val="00021AA8"/>
    <w:rsid w:val="000270EE"/>
    <w:rsid w:val="00030194"/>
    <w:rsid w:val="00032EB3"/>
    <w:rsid w:val="00041B07"/>
    <w:rsid w:val="000618E0"/>
    <w:rsid w:val="00062D80"/>
    <w:rsid w:val="00066D6F"/>
    <w:rsid w:val="000676F9"/>
    <w:rsid w:val="00077C76"/>
    <w:rsid w:val="0008189D"/>
    <w:rsid w:val="00081C39"/>
    <w:rsid w:val="000929A5"/>
    <w:rsid w:val="00095323"/>
    <w:rsid w:val="00095356"/>
    <w:rsid w:val="0009558D"/>
    <w:rsid w:val="00096474"/>
    <w:rsid w:val="000A406D"/>
    <w:rsid w:val="000B396E"/>
    <w:rsid w:val="000B3E5C"/>
    <w:rsid w:val="000C2430"/>
    <w:rsid w:val="000E03C0"/>
    <w:rsid w:val="000E13B2"/>
    <w:rsid w:val="000E3294"/>
    <w:rsid w:val="000F1284"/>
    <w:rsid w:val="000F50C2"/>
    <w:rsid w:val="000F7536"/>
    <w:rsid w:val="0010043E"/>
    <w:rsid w:val="00100F0C"/>
    <w:rsid w:val="001033DD"/>
    <w:rsid w:val="00116205"/>
    <w:rsid w:val="00116DB2"/>
    <w:rsid w:val="00117FDA"/>
    <w:rsid w:val="00121190"/>
    <w:rsid w:val="00127D02"/>
    <w:rsid w:val="001316A9"/>
    <w:rsid w:val="001347A6"/>
    <w:rsid w:val="00143078"/>
    <w:rsid w:val="00145729"/>
    <w:rsid w:val="0015121A"/>
    <w:rsid w:val="001540B5"/>
    <w:rsid w:val="0016433A"/>
    <w:rsid w:val="00170DB2"/>
    <w:rsid w:val="00181864"/>
    <w:rsid w:val="00181910"/>
    <w:rsid w:val="00185843"/>
    <w:rsid w:val="001918A6"/>
    <w:rsid w:val="00193214"/>
    <w:rsid w:val="0019756E"/>
    <w:rsid w:val="001A26D6"/>
    <w:rsid w:val="001A37E4"/>
    <w:rsid w:val="001A64F4"/>
    <w:rsid w:val="001A763A"/>
    <w:rsid w:val="001A778C"/>
    <w:rsid w:val="001B489F"/>
    <w:rsid w:val="001B5368"/>
    <w:rsid w:val="001C1C2C"/>
    <w:rsid w:val="001C661B"/>
    <w:rsid w:val="001D0F8D"/>
    <w:rsid w:val="001F08BD"/>
    <w:rsid w:val="001F7492"/>
    <w:rsid w:val="00203D53"/>
    <w:rsid w:val="00205DFB"/>
    <w:rsid w:val="002111EF"/>
    <w:rsid w:val="002127D6"/>
    <w:rsid w:val="002151EB"/>
    <w:rsid w:val="0021779B"/>
    <w:rsid w:val="0022733C"/>
    <w:rsid w:val="00227B06"/>
    <w:rsid w:val="002339F2"/>
    <w:rsid w:val="00234193"/>
    <w:rsid w:val="00234BD6"/>
    <w:rsid w:val="00236AD6"/>
    <w:rsid w:val="00254F47"/>
    <w:rsid w:val="00257DD8"/>
    <w:rsid w:val="00257F67"/>
    <w:rsid w:val="00260B9E"/>
    <w:rsid w:val="00265EBD"/>
    <w:rsid w:val="00266097"/>
    <w:rsid w:val="0026790A"/>
    <w:rsid w:val="00270293"/>
    <w:rsid w:val="00283104"/>
    <w:rsid w:val="002877EC"/>
    <w:rsid w:val="002962B1"/>
    <w:rsid w:val="002A288F"/>
    <w:rsid w:val="002A347C"/>
    <w:rsid w:val="002A3DB7"/>
    <w:rsid w:val="002A4772"/>
    <w:rsid w:val="002B4269"/>
    <w:rsid w:val="002C36A0"/>
    <w:rsid w:val="002D0C01"/>
    <w:rsid w:val="002D299E"/>
    <w:rsid w:val="002D3DC8"/>
    <w:rsid w:val="002D4842"/>
    <w:rsid w:val="002D518F"/>
    <w:rsid w:val="002E242E"/>
    <w:rsid w:val="002E39A6"/>
    <w:rsid w:val="002E5409"/>
    <w:rsid w:val="002E6828"/>
    <w:rsid w:val="002E7B3B"/>
    <w:rsid w:val="002F7256"/>
    <w:rsid w:val="00300A36"/>
    <w:rsid w:val="0030141E"/>
    <w:rsid w:val="00313831"/>
    <w:rsid w:val="00317C5B"/>
    <w:rsid w:val="003232B1"/>
    <w:rsid w:val="00323B4E"/>
    <w:rsid w:val="00333E99"/>
    <w:rsid w:val="00337264"/>
    <w:rsid w:val="0034302C"/>
    <w:rsid w:val="00346381"/>
    <w:rsid w:val="00346D74"/>
    <w:rsid w:val="00353282"/>
    <w:rsid w:val="003564F3"/>
    <w:rsid w:val="003578A4"/>
    <w:rsid w:val="00360A48"/>
    <w:rsid w:val="00364606"/>
    <w:rsid w:val="003673BF"/>
    <w:rsid w:val="00371A61"/>
    <w:rsid w:val="00371F1B"/>
    <w:rsid w:val="003766C9"/>
    <w:rsid w:val="00384610"/>
    <w:rsid w:val="00384F92"/>
    <w:rsid w:val="0038775C"/>
    <w:rsid w:val="00393874"/>
    <w:rsid w:val="00395AF7"/>
    <w:rsid w:val="003B02B1"/>
    <w:rsid w:val="003B1735"/>
    <w:rsid w:val="003C14B9"/>
    <w:rsid w:val="003C360C"/>
    <w:rsid w:val="003D5BAC"/>
    <w:rsid w:val="003E24E0"/>
    <w:rsid w:val="003E5853"/>
    <w:rsid w:val="003E63E8"/>
    <w:rsid w:val="00407B07"/>
    <w:rsid w:val="004120E7"/>
    <w:rsid w:val="0042171C"/>
    <w:rsid w:val="00424642"/>
    <w:rsid w:val="004254BE"/>
    <w:rsid w:val="00432ED0"/>
    <w:rsid w:val="00436C07"/>
    <w:rsid w:val="00446E85"/>
    <w:rsid w:val="004515E8"/>
    <w:rsid w:val="00454047"/>
    <w:rsid w:val="004567D1"/>
    <w:rsid w:val="004619F8"/>
    <w:rsid w:val="0046234C"/>
    <w:rsid w:val="004739AD"/>
    <w:rsid w:val="00483A6F"/>
    <w:rsid w:val="00484A15"/>
    <w:rsid w:val="00485311"/>
    <w:rsid w:val="00485DA3"/>
    <w:rsid w:val="004870F1"/>
    <w:rsid w:val="004A5BCD"/>
    <w:rsid w:val="004B2803"/>
    <w:rsid w:val="004B7673"/>
    <w:rsid w:val="004C32AE"/>
    <w:rsid w:val="004D02D0"/>
    <w:rsid w:val="004E4E2B"/>
    <w:rsid w:val="004F1A2A"/>
    <w:rsid w:val="00500757"/>
    <w:rsid w:val="00502D8A"/>
    <w:rsid w:val="00505711"/>
    <w:rsid w:val="00511F91"/>
    <w:rsid w:val="0051409C"/>
    <w:rsid w:val="0052196A"/>
    <w:rsid w:val="00526641"/>
    <w:rsid w:val="0054325D"/>
    <w:rsid w:val="00546318"/>
    <w:rsid w:val="00547ED9"/>
    <w:rsid w:val="00552A1C"/>
    <w:rsid w:val="0055478E"/>
    <w:rsid w:val="00555950"/>
    <w:rsid w:val="0055596E"/>
    <w:rsid w:val="005570CC"/>
    <w:rsid w:val="0056210E"/>
    <w:rsid w:val="00570105"/>
    <w:rsid w:val="005726F3"/>
    <w:rsid w:val="00575AB2"/>
    <w:rsid w:val="00577972"/>
    <w:rsid w:val="00583741"/>
    <w:rsid w:val="00592956"/>
    <w:rsid w:val="005A1E5A"/>
    <w:rsid w:val="005A5E80"/>
    <w:rsid w:val="005B3A01"/>
    <w:rsid w:val="005C001A"/>
    <w:rsid w:val="005C0F55"/>
    <w:rsid w:val="005C51A2"/>
    <w:rsid w:val="005D02A1"/>
    <w:rsid w:val="005D1601"/>
    <w:rsid w:val="005D1F33"/>
    <w:rsid w:val="005E0207"/>
    <w:rsid w:val="005E2728"/>
    <w:rsid w:val="005F7153"/>
    <w:rsid w:val="00607A3E"/>
    <w:rsid w:val="00612F5D"/>
    <w:rsid w:val="00615365"/>
    <w:rsid w:val="00615F2B"/>
    <w:rsid w:val="00616B00"/>
    <w:rsid w:val="006178B8"/>
    <w:rsid w:val="006229C2"/>
    <w:rsid w:val="00624B22"/>
    <w:rsid w:val="006310B9"/>
    <w:rsid w:val="00634AF4"/>
    <w:rsid w:val="006358A8"/>
    <w:rsid w:val="006423BB"/>
    <w:rsid w:val="00643CF4"/>
    <w:rsid w:val="0064498D"/>
    <w:rsid w:val="00652DE6"/>
    <w:rsid w:val="00654FA1"/>
    <w:rsid w:val="0066003B"/>
    <w:rsid w:val="00664B7F"/>
    <w:rsid w:val="00672FCB"/>
    <w:rsid w:val="00677B8F"/>
    <w:rsid w:val="006804C1"/>
    <w:rsid w:val="0068367C"/>
    <w:rsid w:val="00684BEE"/>
    <w:rsid w:val="0069622F"/>
    <w:rsid w:val="006A2B20"/>
    <w:rsid w:val="006B49E0"/>
    <w:rsid w:val="006B51B0"/>
    <w:rsid w:val="006C1AF4"/>
    <w:rsid w:val="006C1B8E"/>
    <w:rsid w:val="006C4DEB"/>
    <w:rsid w:val="006C6DA1"/>
    <w:rsid w:val="006D0F62"/>
    <w:rsid w:val="006D41AE"/>
    <w:rsid w:val="006D6B29"/>
    <w:rsid w:val="006E0069"/>
    <w:rsid w:val="006E294E"/>
    <w:rsid w:val="006E3114"/>
    <w:rsid w:val="006E4F3C"/>
    <w:rsid w:val="006E5974"/>
    <w:rsid w:val="006E61CB"/>
    <w:rsid w:val="006F3ADA"/>
    <w:rsid w:val="006F7E23"/>
    <w:rsid w:val="007004E5"/>
    <w:rsid w:val="007005C3"/>
    <w:rsid w:val="007128C8"/>
    <w:rsid w:val="00714EDA"/>
    <w:rsid w:val="00720FEB"/>
    <w:rsid w:val="00721E17"/>
    <w:rsid w:val="0073197F"/>
    <w:rsid w:val="00734D80"/>
    <w:rsid w:val="007373CF"/>
    <w:rsid w:val="007378CF"/>
    <w:rsid w:val="00737F04"/>
    <w:rsid w:val="0074125D"/>
    <w:rsid w:val="00752D35"/>
    <w:rsid w:val="00753B4C"/>
    <w:rsid w:val="00754D60"/>
    <w:rsid w:val="0075708D"/>
    <w:rsid w:val="00761711"/>
    <w:rsid w:val="00766A48"/>
    <w:rsid w:val="007757CC"/>
    <w:rsid w:val="007773CC"/>
    <w:rsid w:val="007779BD"/>
    <w:rsid w:val="00783DAE"/>
    <w:rsid w:val="00787ADF"/>
    <w:rsid w:val="00790055"/>
    <w:rsid w:val="00791ADD"/>
    <w:rsid w:val="00793D0C"/>
    <w:rsid w:val="007956F6"/>
    <w:rsid w:val="007A56BA"/>
    <w:rsid w:val="007B58B8"/>
    <w:rsid w:val="007B7C23"/>
    <w:rsid w:val="007C02DB"/>
    <w:rsid w:val="007C106A"/>
    <w:rsid w:val="007C578C"/>
    <w:rsid w:val="007D4556"/>
    <w:rsid w:val="007D7D07"/>
    <w:rsid w:val="007E1143"/>
    <w:rsid w:val="007E729A"/>
    <w:rsid w:val="007F329B"/>
    <w:rsid w:val="007F37A6"/>
    <w:rsid w:val="007F7D38"/>
    <w:rsid w:val="00803F25"/>
    <w:rsid w:val="00804F95"/>
    <w:rsid w:val="00806D41"/>
    <w:rsid w:val="008120F5"/>
    <w:rsid w:val="00813D1A"/>
    <w:rsid w:val="00822FCE"/>
    <w:rsid w:val="008271C3"/>
    <w:rsid w:val="008348A1"/>
    <w:rsid w:val="008404B7"/>
    <w:rsid w:val="00841036"/>
    <w:rsid w:val="008438F7"/>
    <w:rsid w:val="00852519"/>
    <w:rsid w:val="008566B7"/>
    <w:rsid w:val="00865A71"/>
    <w:rsid w:val="00876F6D"/>
    <w:rsid w:val="008771E0"/>
    <w:rsid w:val="008A0647"/>
    <w:rsid w:val="008A0720"/>
    <w:rsid w:val="008A2FEF"/>
    <w:rsid w:val="008A6D0F"/>
    <w:rsid w:val="008B3559"/>
    <w:rsid w:val="008C32D3"/>
    <w:rsid w:val="008C5D56"/>
    <w:rsid w:val="008D5B47"/>
    <w:rsid w:val="008D7041"/>
    <w:rsid w:val="008E288E"/>
    <w:rsid w:val="008E3231"/>
    <w:rsid w:val="008E4BE6"/>
    <w:rsid w:val="008F2164"/>
    <w:rsid w:val="008F65A0"/>
    <w:rsid w:val="008F678A"/>
    <w:rsid w:val="00901C20"/>
    <w:rsid w:val="00902A72"/>
    <w:rsid w:val="00902E9A"/>
    <w:rsid w:val="0091188D"/>
    <w:rsid w:val="009152AB"/>
    <w:rsid w:val="00921E0B"/>
    <w:rsid w:val="00921EA9"/>
    <w:rsid w:val="009267D0"/>
    <w:rsid w:val="00931B2E"/>
    <w:rsid w:val="00932E15"/>
    <w:rsid w:val="00934705"/>
    <w:rsid w:val="00936AA8"/>
    <w:rsid w:val="009455C0"/>
    <w:rsid w:val="009475DD"/>
    <w:rsid w:val="00956C22"/>
    <w:rsid w:val="0096070A"/>
    <w:rsid w:val="009662E9"/>
    <w:rsid w:val="00973C7A"/>
    <w:rsid w:val="00975A04"/>
    <w:rsid w:val="009805F2"/>
    <w:rsid w:val="0098289E"/>
    <w:rsid w:val="00987746"/>
    <w:rsid w:val="009911D6"/>
    <w:rsid w:val="00995A7C"/>
    <w:rsid w:val="009965B9"/>
    <w:rsid w:val="0099682B"/>
    <w:rsid w:val="009A32D5"/>
    <w:rsid w:val="009A7201"/>
    <w:rsid w:val="009B0379"/>
    <w:rsid w:val="009C0115"/>
    <w:rsid w:val="009C0400"/>
    <w:rsid w:val="009C0AB8"/>
    <w:rsid w:val="009D2EBA"/>
    <w:rsid w:val="009D694D"/>
    <w:rsid w:val="009D6C92"/>
    <w:rsid w:val="009E5CE0"/>
    <w:rsid w:val="009F6169"/>
    <w:rsid w:val="009F7382"/>
    <w:rsid w:val="00A03DFF"/>
    <w:rsid w:val="00A042FA"/>
    <w:rsid w:val="00A10019"/>
    <w:rsid w:val="00A30183"/>
    <w:rsid w:val="00A30CE9"/>
    <w:rsid w:val="00A41E77"/>
    <w:rsid w:val="00A4561A"/>
    <w:rsid w:val="00A5631D"/>
    <w:rsid w:val="00A613A4"/>
    <w:rsid w:val="00A66A00"/>
    <w:rsid w:val="00A67773"/>
    <w:rsid w:val="00A71A77"/>
    <w:rsid w:val="00A72664"/>
    <w:rsid w:val="00A80281"/>
    <w:rsid w:val="00A8129A"/>
    <w:rsid w:val="00A85340"/>
    <w:rsid w:val="00A8607B"/>
    <w:rsid w:val="00A87D33"/>
    <w:rsid w:val="00A9011F"/>
    <w:rsid w:val="00A91762"/>
    <w:rsid w:val="00A9423F"/>
    <w:rsid w:val="00AA1B5E"/>
    <w:rsid w:val="00AA4016"/>
    <w:rsid w:val="00AA5431"/>
    <w:rsid w:val="00AA7E9F"/>
    <w:rsid w:val="00AB0697"/>
    <w:rsid w:val="00AB1588"/>
    <w:rsid w:val="00AB417D"/>
    <w:rsid w:val="00AC6450"/>
    <w:rsid w:val="00AD00B0"/>
    <w:rsid w:val="00AD2688"/>
    <w:rsid w:val="00AD766D"/>
    <w:rsid w:val="00AF3072"/>
    <w:rsid w:val="00AF6220"/>
    <w:rsid w:val="00B01B3B"/>
    <w:rsid w:val="00B22942"/>
    <w:rsid w:val="00B26920"/>
    <w:rsid w:val="00B3117E"/>
    <w:rsid w:val="00B31EF2"/>
    <w:rsid w:val="00B31F83"/>
    <w:rsid w:val="00B36CD2"/>
    <w:rsid w:val="00B472A2"/>
    <w:rsid w:val="00B4750C"/>
    <w:rsid w:val="00B4794A"/>
    <w:rsid w:val="00B5143F"/>
    <w:rsid w:val="00B52883"/>
    <w:rsid w:val="00B60664"/>
    <w:rsid w:val="00B60FB3"/>
    <w:rsid w:val="00B776C4"/>
    <w:rsid w:val="00B82400"/>
    <w:rsid w:val="00B833F8"/>
    <w:rsid w:val="00B92730"/>
    <w:rsid w:val="00B96983"/>
    <w:rsid w:val="00B97265"/>
    <w:rsid w:val="00BA0924"/>
    <w:rsid w:val="00BA414C"/>
    <w:rsid w:val="00BA643E"/>
    <w:rsid w:val="00BB171B"/>
    <w:rsid w:val="00BB1885"/>
    <w:rsid w:val="00BB20E0"/>
    <w:rsid w:val="00BB6C9F"/>
    <w:rsid w:val="00BB790E"/>
    <w:rsid w:val="00BC7C69"/>
    <w:rsid w:val="00BD5C44"/>
    <w:rsid w:val="00BE0659"/>
    <w:rsid w:val="00BE1EC3"/>
    <w:rsid w:val="00BE468C"/>
    <w:rsid w:val="00BF2481"/>
    <w:rsid w:val="00C02668"/>
    <w:rsid w:val="00C06CAB"/>
    <w:rsid w:val="00C12214"/>
    <w:rsid w:val="00C1457F"/>
    <w:rsid w:val="00C14EBB"/>
    <w:rsid w:val="00C317A0"/>
    <w:rsid w:val="00C33C67"/>
    <w:rsid w:val="00C36383"/>
    <w:rsid w:val="00C40840"/>
    <w:rsid w:val="00C47673"/>
    <w:rsid w:val="00C51F9A"/>
    <w:rsid w:val="00C55FF9"/>
    <w:rsid w:val="00C63DB0"/>
    <w:rsid w:val="00C70C7C"/>
    <w:rsid w:val="00C710DE"/>
    <w:rsid w:val="00C8236E"/>
    <w:rsid w:val="00C8490F"/>
    <w:rsid w:val="00C867A8"/>
    <w:rsid w:val="00C90005"/>
    <w:rsid w:val="00C94217"/>
    <w:rsid w:val="00CA1ACF"/>
    <w:rsid w:val="00CA1DF7"/>
    <w:rsid w:val="00CA442A"/>
    <w:rsid w:val="00CB085D"/>
    <w:rsid w:val="00CB0C89"/>
    <w:rsid w:val="00CB10B3"/>
    <w:rsid w:val="00CD5582"/>
    <w:rsid w:val="00CE1FE4"/>
    <w:rsid w:val="00CE2014"/>
    <w:rsid w:val="00CE2676"/>
    <w:rsid w:val="00CE4939"/>
    <w:rsid w:val="00CF548A"/>
    <w:rsid w:val="00CF7579"/>
    <w:rsid w:val="00CF7E5B"/>
    <w:rsid w:val="00D02769"/>
    <w:rsid w:val="00D04B48"/>
    <w:rsid w:val="00D11AF9"/>
    <w:rsid w:val="00D21BEF"/>
    <w:rsid w:val="00D30502"/>
    <w:rsid w:val="00D35B35"/>
    <w:rsid w:val="00D411D5"/>
    <w:rsid w:val="00D43A90"/>
    <w:rsid w:val="00D44BF3"/>
    <w:rsid w:val="00D45BE2"/>
    <w:rsid w:val="00D50005"/>
    <w:rsid w:val="00D50CB1"/>
    <w:rsid w:val="00D5310C"/>
    <w:rsid w:val="00D62AD5"/>
    <w:rsid w:val="00D64694"/>
    <w:rsid w:val="00D6644E"/>
    <w:rsid w:val="00D7133C"/>
    <w:rsid w:val="00D8298E"/>
    <w:rsid w:val="00D843B7"/>
    <w:rsid w:val="00DA48C2"/>
    <w:rsid w:val="00DA531B"/>
    <w:rsid w:val="00DB0D89"/>
    <w:rsid w:val="00DB3686"/>
    <w:rsid w:val="00DC3766"/>
    <w:rsid w:val="00DC507A"/>
    <w:rsid w:val="00DC63DF"/>
    <w:rsid w:val="00DD2C4F"/>
    <w:rsid w:val="00DD2F70"/>
    <w:rsid w:val="00DE769B"/>
    <w:rsid w:val="00E05959"/>
    <w:rsid w:val="00E064CA"/>
    <w:rsid w:val="00E07CF2"/>
    <w:rsid w:val="00E10364"/>
    <w:rsid w:val="00E15DCF"/>
    <w:rsid w:val="00E201F8"/>
    <w:rsid w:val="00E208BA"/>
    <w:rsid w:val="00E22152"/>
    <w:rsid w:val="00E22BCC"/>
    <w:rsid w:val="00E22ED0"/>
    <w:rsid w:val="00E23693"/>
    <w:rsid w:val="00E27D27"/>
    <w:rsid w:val="00E45521"/>
    <w:rsid w:val="00E46F7C"/>
    <w:rsid w:val="00E54AF7"/>
    <w:rsid w:val="00E55A96"/>
    <w:rsid w:val="00E64E7D"/>
    <w:rsid w:val="00E67FDA"/>
    <w:rsid w:val="00E837A0"/>
    <w:rsid w:val="00E84EEF"/>
    <w:rsid w:val="00E879A1"/>
    <w:rsid w:val="00E943F3"/>
    <w:rsid w:val="00EA1E48"/>
    <w:rsid w:val="00EA61AA"/>
    <w:rsid w:val="00EC164F"/>
    <w:rsid w:val="00EC71C8"/>
    <w:rsid w:val="00ED2288"/>
    <w:rsid w:val="00ED54D1"/>
    <w:rsid w:val="00ED642E"/>
    <w:rsid w:val="00EE0C36"/>
    <w:rsid w:val="00EE2062"/>
    <w:rsid w:val="00EF2465"/>
    <w:rsid w:val="00EF37B8"/>
    <w:rsid w:val="00EF56D7"/>
    <w:rsid w:val="00EF6727"/>
    <w:rsid w:val="00F10EDA"/>
    <w:rsid w:val="00F170E0"/>
    <w:rsid w:val="00F20FFB"/>
    <w:rsid w:val="00F234AE"/>
    <w:rsid w:val="00F2501D"/>
    <w:rsid w:val="00F25A3B"/>
    <w:rsid w:val="00F303BA"/>
    <w:rsid w:val="00F32B8B"/>
    <w:rsid w:val="00F37359"/>
    <w:rsid w:val="00F43777"/>
    <w:rsid w:val="00F450CA"/>
    <w:rsid w:val="00F45458"/>
    <w:rsid w:val="00F546F4"/>
    <w:rsid w:val="00F60C5F"/>
    <w:rsid w:val="00F615DD"/>
    <w:rsid w:val="00F6222D"/>
    <w:rsid w:val="00F63AB9"/>
    <w:rsid w:val="00F64718"/>
    <w:rsid w:val="00F66DBB"/>
    <w:rsid w:val="00F71C0E"/>
    <w:rsid w:val="00F73109"/>
    <w:rsid w:val="00F82A47"/>
    <w:rsid w:val="00F84313"/>
    <w:rsid w:val="00F85FE1"/>
    <w:rsid w:val="00F94A1F"/>
    <w:rsid w:val="00F96142"/>
    <w:rsid w:val="00F96ADD"/>
    <w:rsid w:val="00F97668"/>
    <w:rsid w:val="00FA1172"/>
    <w:rsid w:val="00FB7A34"/>
    <w:rsid w:val="00FC17A1"/>
    <w:rsid w:val="00FC29D7"/>
    <w:rsid w:val="00FD3586"/>
    <w:rsid w:val="00FE00A3"/>
    <w:rsid w:val="00FE08B1"/>
    <w:rsid w:val="00FE1A03"/>
    <w:rsid w:val="00FE27BC"/>
    <w:rsid w:val="00FE76F8"/>
    <w:rsid w:val="00FF163A"/>
    <w:rsid w:val="00FF1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D7AC99"/>
  <w15:docId w15:val="{0F0F11D6-394F-4172-A517-44FCE4F0F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17D"/>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B417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B417D"/>
    <w:rPr>
      <w:rFonts w:eastAsia="Times New Roman" w:cs="Times New Roman"/>
      <w:bCs/>
      <w:szCs w:val="20"/>
      <w:lang w:val="lt-LT"/>
    </w:rPr>
  </w:style>
  <w:style w:type="paragraph" w:styleId="Citata">
    <w:name w:val="Quote"/>
    <w:basedOn w:val="prastasis"/>
    <w:next w:val="prastasis"/>
    <w:link w:val="CitataDiagrama"/>
    <w:uiPriority w:val="29"/>
    <w:qFormat/>
    <w:rsid w:val="00AB417D"/>
    <w:rPr>
      <w:i/>
      <w:iCs/>
      <w:color w:val="000000"/>
    </w:rPr>
  </w:style>
  <w:style w:type="character" w:customStyle="1" w:styleId="CitataDiagrama">
    <w:name w:val="Citata Diagrama"/>
    <w:basedOn w:val="Numatytasispastraiposriftas"/>
    <w:link w:val="Citata"/>
    <w:uiPriority w:val="29"/>
    <w:rsid w:val="00AB417D"/>
    <w:rPr>
      <w:rFonts w:eastAsia="Times New Roman" w:cs="Times New Roman"/>
      <w:i/>
      <w:iCs/>
      <w:color w:val="000000"/>
      <w:szCs w:val="24"/>
      <w:lang w:val="lt-LT"/>
    </w:rPr>
  </w:style>
  <w:style w:type="paragraph" w:styleId="Debesliotekstas">
    <w:name w:val="Balloon Text"/>
    <w:basedOn w:val="prastasis"/>
    <w:link w:val="DebesliotekstasDiagrama"/>
    <w:uiPriority w:val="99"/>
    <w:semiHidden/>
    <w:unhideWhenUsed/>
    <w:rsid w:val="00AB417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B417D"/>
    <w:rPr>
      <w:rFonts w:ascii="Tahoma" w:eastAsia="Times New Roman" w:hAnsi="Tahoma" w:cs="Tahoma"/>
      <w:sz w:val="16"/>
      <w:szCs w:val="16"/>
      <w:lang w:val="lt-LT"/>
    </w:rPr>
  </w:style>
  <w:style w:type="paragraph" w:styleId="Sraopastraipa">
    <w:name w:val="List Paragraph"/>
    <w:basedOn w:val="prastasis"/>
    <w:uiPriority w:val="34"/>
    <w:qFormat/>
    <w:rsid w:val="00AB417D"/>
    <w:pPr>
      <w:ind w:left="720"/>
      <w:contextualSpacing/>
    </w:pPr>
  </w:style>
  <w:style w:type="table" w:styleId="Lentelstinklelis">
    <w:name w:val="Table Grid"/>
    <w:basedOn w:val="prastojilentel"/>
    <w:uiPriority w:val="59"/>
    <w:rsid w:val="00D411D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rsid w:val="009F7382"/>
    <w:pPr>
      <w:spacing w:after="200" w:line="276" w:lineRule="auto"/>
      <w:ind w:left="720"/>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7747359">
      <w:bodyDiv w:val="1"/>
      <w:marLeft w:val="0"/>
      <w:marRight w:val="0"/>
      <w:marTop w:val="0"/>
      <w:marBottom w:val="0"/>
      <w:divBdr>
        <w:top w:val="none" w:sz="0" w:space="0" w:color="auto"/>
        <w:left w:val="none" w:sz="0" w:space="0" w:color="auto"/>
        <w:bottom w:val="none" w:sz="0" w:space="0" w:color="auto"/>
        <w:right w:val="none" w:sz="0" w:space="0" w:color="auto"/>
      </w:divBdr>
    </w:div>
    <w:div w:id="433020226">
      <w:bodyDiv w:val="1"/>
      <w:marLeft w:val="0"/>
      <w:marRight w:val="0"/>
      <w:marTop w:val="0"/>
      <w:marBottom w:val="0"/>
      <w:divBdr>
        <w:top w:val="none" w:sz="0" w:space="0" w:color="auto"/>
        <w:left w:val="none" w:sz="0" w:space="0" w:color="auto"/>
        <w:bottom w:val="none" w:sz="0" w:space="0" w:color="auto"/>
        <w:right w:val="none" w:sz="0" w:space="0" w:color="auto"/>
      </w:divBdr>
    </w:div>
    <w:div w:id="635450497">
      <w:bodyDiv w:val="1"/>
      <w:marLeft w:val="0"/>
      <w:marRight w:val="0"/>
      <w:marTop w:val="0"/>
      <w:marBottom w:val="0"/>
      <w:divBdr>
        <w:top w:val="none" w:sz="0" w:space="0" w:color="auto"/>
        <w:left w:val="none" w:sz="0" w:space="0" w:color="auto"/>
        <w:bottom w:val="none" w:sz="0" w:space="0" w:color="auto"/>
        <w:right w:val="none" w:sz="0" w:space="0" w:color="auto"/>
      </w:divBdr>
    </w:div>
    <w:div w:id="1105228921">
      <w:bodyDiv w:val="1"/>
      <w:marLeft w:val="0"/>
      <w:marRight w:val="0"/>
      <w:marTop w:val="0"/>
      <w:marBottom w:val="0"/>
      <w:divBdr>
        <w:top w:val="none" w:sz="0" w:space="0" w:color="auto"/>
        <w:left w:val="none" w:sz="0" w:space="0" w:color="auto"/>
        <w:bottom w:val="none" w:sz="0" w:space="0" w:color="auto"/>
        <w:right w:val="none" w:sz="0" w:space="0" w:color="auto"/>
      </w:divBdr>
    </w:div>
    <w:div w:id="1467308370">
      <w:bodyDiv w:val="1"/>
      <w:marLeft w:val="0"/>
      <w:marRight w:val="0"/>
      <w:marTop w:val="0"/>
      <w:marBottom w:val="0"/>
      <w:divBdr>
        <w:top w:val="none" w:sz="0" w:space="0" w:color="auto"/>
        <w:left w:val="none" w:sz="0" w:space="0" w:color="auto"/>
        <w:bottom w:val="none" w:sz="0" w:space="0" w:color="auto"/>
        <w:right w:val="none" w:sz="0" w:space="0" w:color="auto"/>
      </w:divBdr>
    </w:div>
    <w:div w:id="1567641539">
      <w:bodyDiv w:val="1"/>
      <w:marLeft w:val="0"/>
      <w:marRight w:val="0"/>
      <w:marTop w:val="0"/>
      <w:marBottom w:val="0"/>
      <w:divBdr>
        <w:top w:val="none" w:sz="0" w:space="0" w:color="auto"/>
        <w:left w:val="none" w:sz="0" w:space="0" w:color="auto"/>
        <w:bottom w:val="none" w:sz="0" w:space="0" w:color="auto"/>
        <w:right w:val="none" w:sz="0" w:space="0" w:color="auto"/>
      </w:divBdr>
    </w:div>
    <w:div w:id="196669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f72af70b52fa4dc2932c73d2e7e5026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C34361-DCB1-4994-A5A0-05B7851D7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f72af70b52fa4dc2932c73d2e7e5026a</Template>
  <TotalTime>6</TotalTime>
  <Pages>6</Pages>
  <Words>5277</Words>
  <Characters>3009</Characters>
  <Application>Microsoft Office Word</Application>
  <DocSecurity>0</DocSecurity>
  <Lines>25</Lines>
  <Paragraphs>16</Paragraphs>
  <ScaleCrop>false</ScaleCrop>
  <HeadingPairs>
    <vt:vector size="2" baseType="variant">
      <vt:variant>
        <vt:lpstr>Title</vt:lpstr>
      </vt:variant>
      <vt:variant>
        <vt:i4>1</vt:i4>
      </vt:variant>
    </vt:vector>
  </HeadingPairs>
  <TitlesOfParts>
    <vt:vector size="1" baseType="lpstr">
      <vt:lpstr>Dėl valstybei nuosavybės teise priklausančio turto pripažinimo netinkamu (negalimu) naudoti ir nurašymo</vt:lpstr>
    </vt:vector>
  </TitlesOfParts>
  <Manager>2023-03-30</Manager>
  <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valstybei nuosavybės teise priklausančio turto pripažinimo netinkamu (negalimu) naudoti ir nurašymo</dc:title>
  <dc:subject>1-TS-118</dc:subject>
  <dc:creator>ANYKŠČIŲ RAJONO SAVIVALDYBĖS TARYBA</dc:creator>
  <cp:keywords/>
  <dc:description/>
  <cp:lastModifiedBy>An Sav</cp:lastModifiedBy>
  <cp:revision>7</cp:revision>
  <cp:lastPrinted>2025-06-09T09:53:00Z</cp:lastPrinted>
  <dcterms:created xsi:type="dcterms:W3CDTF">2025-10-10T06:08:00Z</dcterms:created>
  <dcterms:modified xsi:type="dcterms:W3CDTF">2025-10-22T07:18:00Z</dcterms:modified>
  <cp:category>SPRENDIMAS</cp:category>
</cp:coreProperties>
</file>